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8ED3B6" w14:textId="07B13048" w:rsidR="0028105E" w:rsidRPr="00AE75E3" w:rsidRDefault="0028105E" w:rsidP="0028105E">
      <w:pPr>
        <w:tabs>
          <w:tab w:val="right" w:pos="9638"/>
        </w:tabs>
        <w:rPr>
          <w:rFonts w:ascii="Arial" w:hAnsi="Arial" w:cs="Arial"/>
          <w:b/>
          <w:bCs/>
          <w:sz w:val="24"/>
        </w:rPr>
      </w:pPr>
      <w:r>
        <w:rPr>
          <w:rFonts w:ascii="Arial" w:hAnsi="Arial" w:cs="Arial"/>
          <w:b/>
          <w:bCs/>
          <w:sz w:val="24"/>
        </w:rPr>
        <w:t>SA WG2 Meeting #12</w:t>
      </w:r>
      <w:r w:rsidR="00B82410">
        <w:rPr>
          <w:rFonts w:ascii="Arial" w:hAnsi="Arial" w:cs="Arial"/>
          <w:b/>
          <w:bCs/>
          <w:sz w:val="24"/>
        </w:rPr>
        <w:t>8</w:t>
      </w:r>
      <w:r w:rsidRPr="00AE75E3">
        <w:rPr>
          <w:rFonts w:ascii="Arial" w:hAnsi="Arial" w:cs="Arial"/>
          <w:b/>
          <w:bCs/>
          <w:sz w:val="24"/>
        </w:rPr>
        <w:tab/>
      </w:r>
      <w:r w:rsidR="004C1170" w:rsidRPr="004C1170">
        <w:rPr>
          <w:rFonts w:ascii="Arial" w:hAnsi="Arial" w:cs="Arial"/>
          <w:b/>
          <w:bCs/>
          <w:sz w:val="24"/>
        </w:rPr>
        <w:t>S2-</w:t>
      </w:r>
      <w:r w:rsidR="00137D5A" w:rsidRPr="004C1170">
        <w:rPr>
          <w:rFonts w:ascii="Arial" w:hAnsi="Arial" w:cs="Arial"/>
          <w:b/>
          <w:bCs/>
          <w:sz w:val="24"/>
        </w:rPr>
        <w:t>18</w:t>
      </w:r>
      <w:r w:rsidR="00137D5A">
        <w:rPr>
          <w:rFonts w:ascii="Arial" w:hAnsi="Arial" w:cs="Arial"/>
          <w:b/>
          <w:bCs/>
          <w:sz w:val="24"/>
        </w:rPr>
        <w:t>7175</w:t>
      </w:r>
    </w:p>
    <w:p w14:paraId="56783384" w14:textId="70B836B3" w:rsidR="00CE2E68" w:rsidRPr="00F76B76" w:rsidRDefault="00B82410" w:rsidP="0028105E">
      <w:pPr>
        <w:pBdr>
          <w:bottom w:val="single" w:sz="6" w:space="0" w:color="auto"/>
        </w:pBdr>
        <w:tabs>
          <w:tab w:val="right" w:pos="9638"/>
        </w:tabs>
        <w:rPr>
          <w:rFonts w:ascii="Arial" w:hAnsi="Arial" w:cs="Arial"/>
          <w:b/>
          <w:bCs/>
          <w:sz w:val="24"/>
          <w:szCs w:val="24"/>
        </w:rPr>
      </w:pPr>
      <w:r w:rsidRPr="00B82410">
        <w:rPr>
          <w:rFonts w:ascii="Arial" w:hAnsi="Arial" w:cs="Arial"/>
          <w:b/>
          <w:bCs/>
          <w:sz w:val="24"/>
          <w:szCs w:val="24"/>
        </w:rPr>
        <w:t>Vilnius, Lithuania</w:t>
      </w:r>
      <w:r w:rsidR="00823728" w:rsidRPr="00823728">
        <w:rPr>
          <w:rFonts w:ascii="Arial" w:hAnsi="Arial" w:cs="Arial"/>
          <w:b/>
          <w:bCs/>
          <w:sz w:val="24"/>
          <w:szCs w:val="24"/>
        </w:rPr>
        <w:t xml:space="preserve"> , </w:t>
      </w:r>
      <w:r w:rsidRPr="00B82410">
        <w:rPr>
          <w:rFonts w:ascii="Arial" w:hAnsi="Arial" w:cs="Arial"/>
          <w:b/>
          <w:bCs/>
          <w:sz w:val="24"/>
          <w:szCs w:val="24"/>
        </w:rPr>
        <w:t>July 2 - 6, 2018</w:t>
      </w:r>
      <w:r w:rsidR="009519C2">
        <w:rPr>
          <w:rFonts w:ascii="Arial" w:hAnsi="Arial" w:cs="Arial"/>
          <w:b/>
          <w:bCs/>
          <w:color w:val="0000FF"/>
        </w:rPr>
        <w:tab/>
      </w:r>
      <w:r w:rsidR="008E1DEF">
        <w:rPr>
          <w:rFonts w:ascii="Arial" w:hAnsi="Arial" w:cs="Arial"/>
          <w:b/>
          <w:bCs/>
          <w:color w:val="0000FF"/>
        </w:rPr>
        <w:t>(</w:t>
      </w:r>
      <w:r w:rsidR="00AF7284">
        <w:rPr>
          <w:rFonts w:ascii="Arial" w:hAnsi="Arial" w:cs="Arial"/>
          <w:b/>
          <w:bCs/>
          <w:color w:val="0000FF"/>
        </w:rPr>
        <w:t xml:space="preserve">updated </w:t>
      </w:r>
      <w:r w:rsidR="008E1DEF">
        <w:rPr>
          <w:rFonts w:ascii="Arial" w:hAnsi="Arial" w:cs="Arial"/>
          <w:b/>
          <w:bCs/>
          <w:color w:val="0000FF"/>
        </w:rPr>
        <w:t>revision of S2-</w:t>
      </w:r>
      <w:r w:rsidR="00B93821">
        <w:rPr>
          <w:rFonts w:ascii="Arial" w:hAnsi="Arial" w:cs="Arial"/>
          <w:b/>
          <w:bCs/>
          <w:color w:val="0000FF"/>
        </w:rPr>
        <w:t>1</w:t>
      </w:r>
      <w:r w:rsidR="00823728">
        <w:rPr>
          <w:rFonts w:ascii="Arial" w:hAnsi="Arial" w:cs="Arial"/>
          <w:b/>
          <w:bCs/>
          <w:color w:val="0000FF"/>
        </w:rPr>
        <w:t>8xxxx</w:t>
      </w:r>
      <w:r w:rsidR="008E1DEF">
        <w:rPr>
          <w:rFonts w:ascii="Arial" w:hAnsi="Arial" w:cs="Arial"/>
          <w:b/>
          <w:bCs/>
          <w:color w:val="0000FF"/>
        </w:rPr>
        <w:t>)</w:t>
      </w:r>
    </w:p>
    <w:p w14:paraId="5C5D226C" w14:textId="28908861"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CB7144">
        <w:rPr>
          <w:rFonts w:ascii="Arial" w:hAnsi="Arial" w:cs="Arial"/>
          <w:b/>
        </w:rPr>
        <w:t>Nokia, Nokia Shanghai Bell</w:t>
      </w:r>
    </w:p>
    <w:p w14:paraId="7BFE7068" w14:textId="03C93B59" w:rsidR="00440983" w:rsidRPr="00DB6B32" w:rsidRDefault="00E94EF5">
      <w:pPr>
        <w:ind w:left="2127" w:hanging="2127"/>
        <w:rPr>
          <w:rFonts w:ascii="Arial" w:hAnsi="Arial" w:cs="Arial"/>
          <w:b/>
        </w:rPr>
      </w:pPr>
      <w:r w:rsidRPr="00DB6B32">
        <w:rPr>
          <w:rFonts w:ascii="Arial" w:hAnsi="Arial" w:cs="Arial"/>
          <w:b/>
        </w:rPr>
        <w:t>Title:</w:t>
      </w:r>
      <w:r w:rsidRPr="00DB6B32">
        <w:rPr>
          <w:rFonts w:ascii="Arial" w:hAnsi="Arial" w:cs="Arial"/>
          <w:b/>
        </w:rPr>
        <w:tab/>
      </w:r>
      <w:bookmarkStart w:id="0" w:name="_Hlk517188540"/>
      <w:r w:rsidR="0076380E">
        <w:rPr>
          <w:rFonts w:ascii="Arial" w:hAnsi="Arial" w:cs="Arial"/>
          <w:b/>
        </w:rPr>
        <w:t>Mutual Exclusion among slices</w:t>
      </w:r>
      <w:r w:rsidR="00BC1C36">
        <w:rPr>
          <w:rFonts w:ascii="Arial" w:hAnsi="Arial" w:cs="Arial"/>
          <w:b/>
        </w:rPr>
        <w:t xml:space="preserve"> solution</w:t>
      </w:r>
    </w:p>
    <w:bookmarkEnd w:id="0"/>
    <w:p w14:paraId="164C87B7" w14:textId="02343E2F" w:rsidR="00261A7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4C1170">
        <w:rPr>
          <w:rFonts w:ascii="Arial" w:hAnsi="Arial" w:cs="Arial"/>
          <w:b/>
        </w:rPr>
        <w:t>Approval</w:t>
      </w:r>
    </w:p>
    <w:p w14:paraId="76D7FE54" w14:textId="176B9C01"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3E5186">
        <w:rPr>
          <w:rFonts w:ascii="Arial" w:hAnsi="Arial" w:cs="Arial"/>
          <w:b/>
        </w:rPr>
        <w:t>6.</w:t>
      </w:r>
      <w:r w:rsidR="00E71B5B">
        <w:rPr>
          <w:rFonts w:ascii="Arial" w:hAnsi="Arial" w:cs="Arial"/>
          <w:b/>
        </w:rPr>
        <w:t>21</w:t>
      </w:r>
    </w:p>
    <w:p w14:paraId="5744C723" w14:textId="20B7F69B"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18356C">
        <w:rPr>
          <w:rFonts w:ascii="Arial" w:hAnsi="Arial" w:cs="Arial"/>
          <w:b/>
          <w:lang w:eastAsia="zh-CN"/>
        </w:rPr>
        <w:t>FS_</w:t>
      </w:r>
      <w:r w:rsidR="00E96A25">
        <w:rPr>
          <w:rFonts w:ascii="Arial" w:hAnsi="Arial" w:cs="Arial"/>
          <w:b/>
          <w:lang w:eastAsia="zh-CN"/>
        </w:rPr>
        <w:t>e</w:t>
      </w:r>
      <w:r w:rsidR="0018356C">
        <w:rPr>
          <w:rFonts w:ascii="Arial" w:hAnsi="Arial" w:cs="Arial"/>
          <w:b/>
          <w:lang w:eastAsia="zh-CN"/>
        </w:rPr>
        <w:t>NS</w:t>
      </w:r>
      <w:r w:rsidR="00E96A25">
        <w:rPr>
          <w:rFonts w:ascii="Arial" w:hAnsi="Arial" w:cs="Arial"/>
          <w:b/>
          <w:lang w:eastAsia="zh-CN"/>
        </w:rPr>
        <w:t xml:space="preserve"> </w:t>
      </w:r>
      <w:r w:rsidR="0018356C">
        <w:rPr>
          <w:rFonts w:ascii="Arial" w:hAnsi="Arial" w:cs="Arial"/>
          <w:b/>
        </w:rPr>
        <w:t>/</w:t>
      </w:r>
      <w:r w:rsidR="00E96A25">
        <w:rPr>
          <w:rFonts w:ascii="Arial" w:hAnsi="Arial" w:cs="Arial"/>
          <w:b/>
        </w:rPr>
        <w:t xml:space="preserve"> </w:t>
      </w:r>
      <w:r w:rsidR="0018356C">
        <w:rPr>
          <w:rFonts w:ascii="Arial" w:hAnsi="Arial" w:cs="Arial"/>
          <w:b/>
        </w:rPr>
        <w:t>Rel-16</w:t>
      </w:r>
    </w:p>
    <w:p w14:paraId="049875D7" w14:textId="2021CDF9" w:rsidR="00413E65" w:rsidRPr="00DB6B32" w:rsidRDefault="00440983" w:rsidP="00036FC7">
      <w:pPr>
        <w:jc w:val="both"/>
        <w:rPr>
          <w:rFonts w:ascii="Arial" w:hAnsi="Arial" w:cs="Arial"/>
          <w:i/>
          <w:lang w:eastAsia="zh-CN"/>
        </w:rPr>
      </w:pPr>
      <w:r w:rsidRPr="00DB6B32">
        <w:rPr>
          <w:rFonts w:ascii="Arial" w:hAnsi="Arial" w:cs="Arial"/>
          <w:i/>
          <w:lang w:eastAsia="zh-CN"/>
        </w:rPr>
        <w:t>Abstract of the con</w:t>
      </w:r>
      <w:r w:rsidR="00D13241" w:rsidRPr="00DB6B32">
        <w:rPr>
          <w:rFonts w:ascii="Arial" w:hAnsi="Arial" w:cs="Arial"/>
          <w:i/>
          <w:lang w:eastAsia="zh-CN"/>
        </w:rPr>
        <w:t>tribution:</w:t>
      </w:r>
      <w:bookmarkStart w:id="1" w:name="OLE_LINK6"/>
      <w:r w:rsidR="00D13241" w:rsidRPr="00DB6B32">
        <w:rPr>
          <w:rFonts w:ascii="Arial" w:hAnsi="Arial" w:cs="Arial" w:hint="eastAsia"/>
          <w:i/>
          <w:lang w:eastAsia="zh-CN"/>
        </w:rPr>
        <w:t xml:space="preserve"> </w:t>
      </w:r>
      <w:bookmarkEnd w:id="1"/>
      <w:r w:rsidR="00C57877">
        <w:rPr>
          <w:rFonts w:ascii="Arial" w:hAnsi="Arial" w:cs="Arial"/>
          <w:i/>
          <w:lang w:eastAsia="zh-CN"/>
        </w:rPr>
        <w:t>This contribution</w:t>
      </w:r>
      <w:r w:rsidR="00CD1658">
        <w:rPr>
          <w:rFonts w:ascii="Arial" w:hAnsi="Arial" w:cs="Arial"/>
          <w:i/>
          <w:lang w:eastAsia="zh-CN"/>
        </w:rPr>
        <w:t xml:space="preserve"> proposes</w:t>
      </w:r>
      <w:r w:rsidR="00883CCA" w:rsidRPr="00CB2603">
        <w:rPr>
          <w:rFonts w:ascii="Arial" w:hAnsi="Arial" w:cs="Arial"/>
          <w:i/>
          <w:lang w:eastAsia="zh-CN"/>
        </w:rPr>
        <w:t xml:space="preserve"> </w:t>
      </w:r>
      <w:r w:rsidR="009632FE">
        <w:rPr>
          <w:rFonts w:ascii="Arial" w:hAnsi="Arial" w:cs="Arial"/>
          <w:i/>
          <w:lang w:eastAsia="zh-CN"/>
        </w:rPr>
        <w:t>a solution for the KI</w:t>
      </w:r>
      <w:r w:rsidR="0076380E">
        <w:rPr>
          <w:rFonts w:ascii="Arial" w:hAnsi="Arial" w:cs="Arial"/>
          <w:i/>
          <w:lang w:eastAsia="zh-CN"/>
        </w:rPr>
        <w:t xml:space="preserve"> 1</w:t>
      </w:r>
      <w:r w:rsidR="009632FE">
        <w:rPr>
          <w:rFonts w:ascii="Arial" w:hAnsi="Arial" w:cs="Arial"/>
          <w:i/>
          <w:lang w:eastAsia="zh-CN"/>
        </w:rPr>
        <w:t xml:space="preserve"> </w:t>
      </w:r>
      <w:r w:rsidR="0076380E">
        <w:rPr>
          <w:rFonts w:ascii="Arial" w:hAnsi="Arial" w:cs="Arial"/>
          <w:i/>
          <w:lang w:eastAsia="zh-CN"/>
        </w:rPr>
        <w:t xml:space="preserve">on </w:t>
      </w:r>
      <w:r w:rsidR="0076380E" w:rsidRPr="0076380E">
        <w:rPr>
          <w:rFonts w:ascii="Arial" w:hAnsi="Arial" w:cs="Arial"/>
          <w:i/>
          <w:lang w:eastAsia="zh-CN"/>
        </w:rPr>
        <w:t>Mutual Exclusion among slices</w:t>
      </w:r>
    </w:p>
    <w:p w14:paraId="5074B770" w14:textId="77092934" w:rsidR="00F85520" w:rsidRDefault="00CB7144" w:rsidP="00036FC7">
      <w:pPr>
        <w:pStyle w:val="Heading1"/>
        <w:jc w:val="both"/>
      </w:pPr>
      <w:r>
        <w:t>1</w:t>
      </w:r>
      <w:r w:rsidR="00F85520">
        <w:t>.</w:t>
      </w:r>
      <w:r w:rsidR="00F85520">
        <w:tab/>
        <w:t>Proposal</w:t>
      </w:r>
      <w:r w:rsidR="00F85520" w:rsidRPr="00DB6B32">
        <w:t xml:space="preserve"> </w:t>
      </w:r>
    </w:p>
    <w:p w14:paraId="568B4C09" w14:textId="1ECEBC6C" w:rsidR="00F56DF1" w:rsidRDefault="00CB7144" w:rsidP="00CB7144">
      <w:r>
        <w:t>It is proposed the following KI is added to TR 23.740</w:t>
      </w:r>
    </w:p>
    <w:p w14:paraId="39736466" w14:textId="62844282" w:rsidR="00CB7144" w:rsidRDefault="00CB7144" w:rsidP="00CB7144"/>
    <w:p w14:paraId="06F86446" w14:textId="5D7717E3" w:rsidR="00CB7144" w:rsidRPr="00CB7144" w:rsidRDefault="00CB7144" w:rsidP="00CB7144">
      <w:pPr>
        <w:rPr>
          <w:color w:val="FF0000"/>
        </w:rPr>
      </w:pPr>
      <w:r>
        <w:rPr>
          <w:color w:val="FF0000"/>
        </w:rPr>
        <w:t>***********************</w:t>
      </w:r>
      <w:r w:rsidRPr="00CB7144">
        <w:rPr>
          <w:color w:val="FF0000"/>
        </w:rPr>
        <w:t xml:space="preserve">PROPOSED </w:t>
      </w:r>
      <w:r w:rsidR="00261A72">
        <w:rPr>
          <w:color w:val="FF0000"/>
        </w:rPr>
        <w:t>TEXT</w:t>
      </w:r>
      <w:r>
        <w:rPr>
          <w:color w:val="FF0000"/>
        </w:rPr>
        <w:t>********************************</w:t>
      </w:r>
    </w:p>
    <w:p w14:paraId="6C484831" w14:textId="71C33E4B" w:rsidR="00BC1C36" w:rsidRDefault="003C6F36" w:rsidP="00BC1C36">
      <w:pPr>
        <w:pStyle w:val="Heading2"/>
      </w:pPr>
      <w:r>
        <w:t xml:space="preserve"> </w:t>
      </w:r>
      <w:bookmarkStart w:id="2" w:name="_Toc516555628"/>
      <w:r w:rsidR="00BC1C36">
        <w:rPr>
          <w:lang w:eastAsia="zh-CN"/>
        </w:rPr>
        <w:t>6</w:t>
      </w:r>
      <w:r w:rsidR="00BC1C36">
        <w:rPr>
          <w:rFonts w:hint="eastAsia"/>
          <w:lang w:eastAsia="zh-CN"/>
        </w:rPr>
        <w:t>.X</w:t>
      </w:r>
      <w:r w:rsidR="00BC1C36" w:rsidRPr="00F94D0B">
        <w:rPr>
          <w:rFonts w:hint="eastAsia"/>
          <w:lang w:eastAsia="ko-KR"/>
        </w:rPr>
        <w:tab/>
      </w:r>
      <w:r w:rsidR="00BC1C36">
        <w:t>Solution</w:t>
      </w:r>
      <w:r w:rsidR="00BC1C36">
        <w:rPr>
          <w:rFonts w:hint="eastAsia"/>
          <w:lang w:eastAsia="zh-CN"/>
        </w:rPr>
        <w:t xml:space="preserve"> #</w:t>
      </w:r>
      <w:r w:rsidR="00BC1C36">
        <w:rPr>
          <w:lang w:eastAsia="zh-CN"/>
        </w:rPr>
        <w:t>X</w:t>
      </w:r>
      <w:r w:rsidR="00BC1C36" w:rsidRPr="0066733F">
        <w:t xml:space="preserve">: </w:t>
      </w:r>
      <w:bookmarkEnd w:id="2"/>
      <w:r w:rsidR="00BC1C36">
        <w:t>Solution to Key issue#1: Mutual exclusion awareness in UE.</w:t>
      </w:r>
    </w:p>
    <w:p w14:paraId="2C067118" w14:textId="77777777" w:rsidR="00BC1C36" w:rsidRDefault="00BC1C36" w:rsidP="00BC1C36">
      <w:pPr>
        <w:pStyle w:val="Heading3"/>
      </w:pPr>
      <w:bookmarkStart w:id="3" w:name="_Toc516555629"/>
      <w:r>
        <w:t>6</w:t>
      </w:r>
      <w:r w:rsidRPr="0066733F">
        <w:t>.</w:t>
      </w:r>
      <w:r>
        <w:rPr>
          <w:rFonts w:hint="eastAsia"/>
        </w:rPr>
        <w:t>X</w:t>
      </w:r>
      <w:r w:rsidRPr="0066733F">
        <w:t>.</w:t>
      </w:r>
      <w:r>
        <w:rPr>
          <w:rFonts w:hint="eastAsia"/>
        </w:rPr>
        <w:t>1</w:t>
      </w:r>
      <w:r w:rsidRPr="00F94D0B">
        <w:rPr>
          <w:rFonts w:hint="eastAsia"/>
        </w:rPr>
        <w:tab/>
      </w:r>
      <w:r>
        <w:t>Introduction</w:t>
      </w:r>
      <w:bookmarkEnd w:id="3"/>
    </w:p>
    <w:p w14:paraId="00727A6C" w14:textId="14E476B3" w:rsidR="00BC1C36" w:rsidRDefault="00BC1C36" w:rsidP="00BC1C36">
      <w:pPr>
        <w:rPr>
          <w:lang w:eastAsia="zh-CN"/>
        </w:rPr>
      </w:pPr>
      <w:r>
        <w:rPr>
          <w:lang w:eastAsia="zh-CN"/>
        </w:rPr>
        <w:t>As per definition of Mutually exclusive Network Slices:</w:t>
      </w:r>
    </w:p>
    <w:p w14:paraId="2EA19306" w14:textId="4C6FF4F2" w:rsidR="00BC1C36" w:rsidRPr="00BC1C36" w:rsidRDefault="00BC1C36" w:rsidP="00BC1C36">
      <w:pPr>
        <w:rPr>
          <w:i/>
        </w:rPr>
      </w:pPr>
      <w:r w:rsidRPr="00BC1C36">
        <w:rPr>
          <w:i/>
        </w:rPr>
        <w:t>The access to Network Slices is considered to be mutually exclusive for a UE when their respective S-NSSAIs are both present in the UE</w:t>
      </w:r>
      <w:r>
        <w:rPr>
          <w:i/>
        </w:rPr>
        <w:t>’</w:t>
      </w:r>
      <w:r w:rsidRPr="00BC1C36">
        <w:rPr>
          <w:i/>
        </w:rPr>
        <w:t>s subscription and the UE is prevented from accessing both S-NSSAIs simultaneously.</w:t>
      </w:r>
    </w:p>
    <w:p w14:paraId="465F66D0" w14:textId="3D8CF17F" w:rsidR="00BC1C36" w:rsidRDefault="00BC1C36" w:rsidP="00BC1C36">
      <w:pPr>
        <w:rPr>
          <w:lang w:eastAsia="zh-CN"/>
        </w:rPr>
      </w:pPr>
      <w:r>
        <w:rPr>
          <w:lang w:eastAsia="zh-CN"/>
        </w:rPr>
        <w:t>The case exists a UE may attempt to request in a Registration Request e.g. two S-NSSA</w:t>
      </w:r>
      <w:r w:rsidR="0076380E">
        <w:rPr>
          <w:lang w:eastAsia="zh-CN"/>
        </w:rPr>
        <w:t>Is</w:t>
      </w:r>
      <w:r>
        <w:rPr>
          <w:lang w:eastAsia="zh-CN"/>
        </w:rPr>
        <w:t xml:space="preserve"> in the Requested NSSAI are not compatible. It is assumed the network then</w:t>
      </w:r>
      <w:r w:rsidR="0076380E">
        <w:rPr>
          <w:lang w:eastAsia="zh-CN"/>
        </w:rPr>
        <w:t xml:space="preserve"> </w:t>
      </w:r>
      <w:r w:rsidR="004C1170">
        <w:rPr>
          <w:lang w:eastAsia="zh-CN"/>
        </w:rPr>
        <w:t xml:space="preserve">detects </w:t>
      </w:r>
      <w:r w:rsidR="0076380E">
        <w:rPr>
          <w:lang w:eastAsia="zh-CN"/>
        </w:rPr>
        <w:t>this is a</w:t>
      </w:r>
      <w:r w:rsidR="004C1170">
        <w:rPr>
          <w:lang w:eastAsia="zh-CN"/>
        </w:rPr>
        <w:t xml:space="preserve">n incorrect </w:t>
      </w:r>
      <w:r w:rsidR="0076380E">
        <w:rPr>
          <w:lang w:eastAsia="zh-CN"/>
        </w:rPr>
        <w:t>NSSAI,</w:t>
      </w:r>
      <w:r>
        <w:rPr>
          <w:lang w:eastAsia="zh-CN"/>
        </w:rPr>
        <w:t xml:space="preserve"> </w:t>
      </w:r>
      <w:r w:rsidR="00C20BCA">
        <w:rPr>
          <w:lang w:eastAsia="zh-CN"/>
        </w:rPr>
        <w:t>accepts the</w:t>
      </w:r>
      <w:r>
        <w:rPr>
          <w:lang w:eastAsia="zh-CN"/>
        </w:rPr>
        <w:t xml:space="preserve"> Registration request</w:t>
      </w:r>
      <w:r w:rsidR="00C20BCA">
        <w:rPr>
          <w:lang w:eastAsia="zh-CN"/>
        </w:rPr>
        <w:t>, places the UE in default</w:t>
      </w:r>
      <w:r w:rsidR="0076380E">
        <w:rPr>
          <w:lang w:eastAsia="zh-CN"/>
        </w:rPr>
        <w:t xml:space="preserve"> slices as subscribed by the UE</w:t>
      </w:r>
      <w:r w:rsidR="004C1170">
        <w:rPr>
          <w:lang w:eastAsia="zh-CN"/>
        </w:rPr>
        <w:t xml:space="preserve"> (possibly this causes a AMF change, and as a reminder the default NSSAIs must be mutually compatible)</w:t>
      </w:r>
      <w:r w:rsidR="0076380E">
        <w:rPr>
          <w:lang w:eastAsia="zh-CN"/>
        </w:rPr>
        <w:t>,</w:t>
      </w:r>
      <w:r>
        <w:rPr>
          <w:lang w:eastAsia="zh-CN"/>
        </w:rPr>
        <w:t xml:space="preserve"> and indicates to the UE that there were incompatible S-NSSAIs.</w:t>
      </w:r>
      <w:r w:rsidR="004C1170">
        <w:rPr>
          <w:lang w:eastAsia="zh-CN"/>
        </w:rPr>
        <w:t xml:space="preserve"> The automatic UE configuration procedures ought to also get triggered as per the existing TS 23.501.</w:t>
      </w:r>
    </w:p>
    <w:p w14:paraId="5064AC25" w14:textId="2D21DB33" w:rsidR="0076380E" w:rsidRDefault="00BC1C36" w:rsidP="00BC1C36">
      <w:pPr>
        <w:rPr>
          <w:lang w:eastAsia="zh-CN"/>
        </w:rPr>
      </w:pPr>
      <w:r>
        <w:rPr>
          <w:lang w:eastAsia="zh-CN"/>
        </w:rPr>
        <w:t xml:space="preserve">It is clear however that if the UE is not provided </w:t>
      </w:r>
      <w:r w:rsidR="004C1170">
        <w:rPr>
          <w:lang w:eastAsia="zh-CN"/>
        </w:rPr>
        <w:t xml:space="preserve">by the network </w:t>
      </w:r>
      <w:r>
        <w:rPr>
          <w:lang w:eastAsia="zh-CN"/>
        </w:rPr>
        <w:t xml:space="preserve">with the exact S-NSSAIs that were incompatible and assuming the UE may </w:t>
      </w:r>
      <w:r w:rsidR="004C1170">
        <w:rPr>
          <w:lang w:eastAsia="zh-CN"/>
        </w:rPr>
        <w:t xml:space="preserve">subsequently </w:t>
      </w:r>
      <w:r>
        <w:rPr>
          <w:lang w:eastAsia="zh-CN"/>
        </w:rPr>
        <w:t>request a number of S-NSSAIs &gt;2, before the UE can eventually form a mutually compatible set of</w:t>
      </w:r>
      <w:r w:rsidR="0076380E">
        <w:rPr>
          <w:lang w:eastAsia="zh-CN"/>
        </w:rPr>
        <w:t xml:space="preserve"> S-NSSAIs in a Requested NSSAIs, including one of the S-NSSAIs that were detected as incompatible, </w:t>
      </w:r>
      <w:r>
        <w:rPr>
          <w:lang w:eastAsia="zh-CN"/>
        </w:rPr>
        <w:t xml:space="preserve">it may take a number of trials and errors. This would be the result of allowing a current Rel-15 UE to be provisioned with some S-NSSAIs that are </w:t>
      </w:r>
      <w:r w:rsidR="0076380E">
        <w:rPr>
          <w:lang w:eastAsia="zh-CN"/>
        </w:rPr>
        <w:t>mutually</w:t>
      </w:r>
      <w:r>
        <w:rPr>
          <w:lang w:eastAsia="zh-CN"/>
        </w:rPr>
        <w:t xml:space="preserve"> incompatible. </w:t>
      </w:r>
    </w:p>
    <w:p w14:paraId="7FC36002" w14:textId="1E5DDB07" w:rsidR="00313F4C" w:rsidRDefault="00BC1C36" w:rsidP="00BC1C36">
      <w:pPr>
        <w:rPr>
          <w:lang w:eastAsia="zh-CN"/>
        </w:rPr>
      </w:pPr>
      <w:r>
        <w:rPr>
          <w:lang w:eastAsia="zh-CN"/>
        </w:rPr>
        <w:t xml:space="preserve">Hence, unless rel-15 is updated e.g. in the late drop, in </w:t>
      </w:r>
      <w:r w:rsidR="00A82DD6">
        <w:rPr>
          <w:lang w:eastAsia="zh-CN"/>
        </w:rPr>
        <w:t>Rel</w:t>
      </w:r>
      <w:r>
        <w:rPr>
          <w:lang w:eastAsia="zh-CN"/>
        </w:rPr>
        <w:t xml:space="preserve">-15 a UE cannot be provisioned with mutually incompatible S-NSSAIs unless the operator is ready to accept that </w:t>
      </w:r>
      <w:r w:rsidR="00313F4C">
        <w:rPr>
          <w:lang w:eastAsia="zh-CN"/>
        </w:rPr>
        <w:t xml:space="preserve">a suboptimal behaviour and a number of trial and errors may be involved in using certain slices. </w:t>
      </w:r>
      <w:r w:rsidR="0076380E">
        <w:rPr>
          <w:lang w:eastAsia="zh-CN"/>
        </w:rPr>
        <w:t>However</w:t>
      </w:r>
      <w:r w:rsidR="00313F4C">
        <w:rPr>
          <w:lang w:eastAsia="zh-CN"/>
        </w:rPr>
        <w:t xml:space="preserve">, these trials and errors may be unacceptable for the correct operation of a mutually exclusive </w:t>
      </w:r>
      <w:r w:rsidR="0076380E">
        <w:rPr>
          <w:lang w:eastAsia="zh-CN"/>
        </w:rPr>
        <w:t>slice</w:t>
      </w:r>
      <w:r w:rsidR="00313F4C">
        <w:rPr>
          <w:lang w:eastAsia="zh-CN"/>
        </w:rPr>
        <w:t xml:space="preserve"> (e.g. a public safety slice may not welcome a trial and </w:t>
      </w:r>
      <w:r w:rsidR="0076380E">
        <w:rPr>
          <w:lang w:eastAsia="zh-CN"/>
        </w:rPr>
        <w:t>error</w:t>
      </w:r>
      <w:r w:rsidR="00313F4C">
        <w:rPr>
          <w:lang w:eastAsia="zh-CN"/>
        </w:rPr>
        <w:t xml:space="preserve"> phase before some mission critical data or media can be exchanged</w:t>
      </w:r>
      <w:r w:rsidR="0076380E">
        <w:rPr>
          <w:lang w:eastAsia="zh-CN"/>
        </w:rPr>
        <w:t xml:space="preserve"> over the public safety slice, but this slice may have to coexist with e.g. a V2X slice on a police car</w:t>
      </w:r>
      <w:r w:rsidR="00313F4C">
        <w:rPr>
          <w:lang w:eastAsia="zh-CN"/>
        </w:rPr>
        <w:t>).</w:t>
      </w:r>
    </w:p>
    <w:p w14:paraId="540878AC" w14:textId="77777777" w:rsidR="00313F4C" w:rsidRDefault="00313F4C" w:rsidP="00BC1C36">
      <w:pPr>
        <w:rPr>
          <w:lang w:eastAsia="zh-CN"/>
        </w:rPr>
      </w:pPr>
      <w:r>
        <w:rPr>
          <w:lang w:eastAsia="zh-CN"/>
        </w:rPr>
        <w:t>For this reason we need to specify some means by which:</w:t>
      </w:r>
    </w:p>
    <w:p w14:paraId="34F35D8D" w14:textId="77777777" w:rsidR="00313F4C" w:rsidRDefault="00313F4C" w:rsidP="00313F4C">
      <w:pPr>
        <w:pStyle w:val="ListParagraph"/>
        <w:numPr>
          <w:ilvl w:val="0"/>
          <w:numId w:val="44"/>
        </w:numPr>
        <w:ind w:firstLineChars="0"/>
        <w:rPr>
          <w:lang w:eastAsia="zh-CN"/>
        </w:rPr>
      </w:pPr>
      <w:r>
        <w:rPr>
          <w:lang w:eastAsia="zh-CN"/>
        </w:rPr>
        <w:t>A properly configured UE never requests mutually exclusive slices in a requested NSSAI</w:t>
      </w:r>
    </w:p>
    <w:p w14:paraId="36E376D7" w14:textId="4DA43A81" w:rsidR="00313F4C" w:rsidRDefault="00313F4C" w:rsidP="00313F4C">
      <w:pPr>
        <w:pStyle w:val="ListParagraph"/>
        <w:numPr>
          <w:ilvl w:val="0"/>
          <w:numId w:val="44"/>
        </w:numPr>
        <w:ind w:firstLineChars="0"/>
        <w:rPr>
          <w:lang w:eastAsia="zh-CN"/>
        </w:rPr>
      </w:pPr>
      <w:r>
        <w:rPr>
          <w:lang w:eastAsia="zh-CN"/>
        </w:rPr>
        <w:t xml:space="preserve">Error cases can be handled in a way </w:t>
      </w:r>
      <w:r w:rsidR="0076380E">
        <w:rPr>
          <w:lang w:eastAsia="zh-CN"/>
        </w:rPr>
        <w:t>that the network can provide the UE</w:t>
      </w:r>
      <w:r>
        <w:rPr>
          <w:lang w:eastAsia="zh-CN"/>
        </w:rPr>
        <w:t xml:space="preserve"> with the </w:t>
      </w:r>
      <w:r w:rsidR="0076380E">
        <w:rPr>
          <w:lang w:eastAsia="zh-CN"/>
        </w:rPr>
        <w:t xml:space="preserve">rules </w:t>
      </w:r>
      <w:r>
        <w:rPr>
          <w:lang w:eastAsia="zh-CN"/>
        </w:rPr>
        <w:t xml:space="preserve">that avoid future repetition of the error, for </w:t>
      </w:r>
      <w:r w:rsidR="0076380E">
        <w:rPr>
          <w:lang w:eastAsia="zh-CN"/>
        </w:rPr>
        <w:t>UEs</w:t>
      </w:r>
      <w:r>
        <w:rPr>
          <w:lang w:eastAsia="zh-CN"/>
        </w:rPr>
        <w:t xml:space="preserve"> that are compliant to the </w:t>
      </w:r>
      <w:r w:rsidR="0076380E">
        <w:rPr>
          <w:lang w:eastAsia="zh-CN"/>
        </w:rPr>
        <w:t>solution</w:t>
      </w:r>
      <w:r>
        <w:rPr>
          <w:lang w:eastAsia="zh-CN"/>
        </w:rPr>
        <w:t xml:space="preserve"> proposed.</w:t>
      </w:r>
    </w:p>
    <w:p w14:paraId="0E4298F2" w14:textId="77777777" w:rsidR="00313F4C" w:rsidRDefault="00313F4C" w:rsidP="00313F4C">
      <w:pPr>
        <w:pStyle w:val="ListParagraph"/>
        <w:numPr>
          <w:ilvl w:val="0"/>
          <w:numId w:val="44"/>
        </w:numPr>
        <w:ind w:firstLineChars="0"/>
        <w:rPr>
          <w:lang w:eastAsia="zh-CN"/>
        </w:rPr>
      </w:pPr>
      <w:r>
        <w:rPr>
          <w:lang w:eastAsia="zh-CN"/>
        </w:rPr>
        <w:t>There are no trial end errors once 1 and 2 are implemented in the system</w:t>
      </w:r>
    </w:p>
    <w:p w14:paraId="47929903" w14:textId="5A6963A8" w:rsidR="00313F4C" w:rsidRDefault="00313F4C" w:rsidP="00313F4C">
      <w:pPr>
        <w:rPr>
          <w:lang w:eastAsia="zh-CN"/>
        </w:rPr>
      </w:pPr>
      <w:r>
        <w:rPr>
          <w:lang w:eastAsia="zh-CN"/>
        </w:rPr>
        <w:lastRenderedPageBreak/>
        <w:t xml:space="preserve">Whether a late </w:t>
      </w:r>
      <w:r w:rsidR="00A82DD6">
        <w:rPr>
          <w:lang w:eastAsia="zh-CN"/>
        </w:rPr>
        <w:t>Rel</w:t>
      </w:r>
      <w:r>
        <w:rPr>
          <w:lang w:eastAsia="zh-CN"/>
        </w:rPr>
        <w:t xml:space="preserve">-15 change needs to be considered (aligned with the late </w:t>
      </w:r>
      <w:r w:rsidR="00A82DD6">
        <w:rPr>
          <w:lang w:eastAsia="zh-CN"/>
        </w:rPr>
        <w:t>Rel</w:t>
      </w:r>
      <w:r>
        <w:rPr>
          <w:lang w:eastAsia="zh-CN"/>
        </w:rPr>
        <w:t>-15 drop) will be part of the conclusions of the study.</w:t>
      </w:r>
    </w:p>
    <w:p w14:paraId="1820FEB2" w14:textId="5D71C69D" w:rsidR="00137D5A" w:rsidRDefault="00137D5A" w:rsidP="0062061E">
      <w:pPr>
        <w:pStyle w:val="EditorsNote"/>
        <w:rPr>
          <w:lang w:eastAsia="zh-CN"/>
        </w:rPr>
      </w:pPr>
      <w:r w:rsidRPr="0062061E">
        <w:rPr>
          <w:highlight w:val="yellow"/>
          <w:lang w:eastAsia="zh-CN"/>
        </w:rPr>
        <w:t>Editor’s note: compatibility with rel-15 U</w:t>
      </w:r>
      <w:r w:rsidR="0062061E">
        <w:rPr>
          <w:highlight w:val="yellow"/>
          <w:lang w:eastAsia="zh-CN"/>
        </w:rPr>
        <w:t>E</w:t>
      </w:r>
      <w:r w:rsidRPr="0062061E">
        <w:rPr>
          <w:highlight w:val="yellow"/>
          <w:lang w:eastAsia="zh-CN"/>
        </w:rPr>
        <w:t>s and network needs to be assessed.</w:t>
      </w:r>
    </w:p>
    <w:p w14:paraId="67FA8D50" w14:textId="1F241DA9" w:rsidR="00BC1C36" w:rsidRDefault="00313F4C" w:rsidP="00313F4C">
      <w:pPr>
        <w:rPr>
          <w:lang w:eastAsia="zh-CN"/>
        </w:rPr>
      </w:pPr>
      <w:r>
        <w:rPr>
          <w:lang w:eastAsia="zh-CN"/>
        </w:rPr>
        <w:t xml:space="preserve"> </w:t>
      </w:r>
    </w:p>
    <w:p w14:paraId="33BBC22B" w14:textId="77777777" w:rsidR="00BC1C36" w:rsidRPr="00BD5AB0" w:rsidRDefault="00BC1C36" w:rsidP="00BC1C36">
      <w:pPr>
        <w:rPr>
          <w:lang w:eastAsia="zh-CN"/>
        </w:rPr>
      </w:pPr>
    </w:p>
    <w:p w14:paraId="42CF2B45" w14:textId="77777777" w:rsidR="00BC1C36" w:rsidRDefault="00BC1C36" w:rsidP="00BC1C36">
      <w:pPr>
        <w:pStyle w:val="Heading3"/>
      </w:pPr>
      <w:bookmarkStart w:id="4" w:name="_Toc516555630"/>
      <w:r>
        <w:t>6</w:t>
      </w:r>
      <w:r w:rsidRPr="0066733F">
        <w:t>.</w:t>
      </w:r>
      <w:r>
        <w:rPr>
          <w:rFonts w:hint="eastAsia"/>
        </w:rPr>
        <w:t>X</w:t>
      </w:r>
      <w:r w:rsidRPr="0066733F">
        <w:t>.</w:t>
      </w:r>
      <w:r>
        <w:t>2</w:t>
      </w:r>
      <w:r w:rsidRPr="00F94D0B">
        <w:rPr>
          <w:rFonts w:hint="eastAsia"/>
        </w:rPr>
        <w:tab/>
      </w:r>
      <w:r>
        <w:t>Functional d</w:t>
      </w:r>
      <w:r>
        <w:rPr>
          <w:rFonts w:hint="eastAsia"/>
        </w:rPr>
        <w:t>escription</w:t>
      </w:r>
      <w:bookmarkEnd w:id="4"/>
    </w:p>
    <w:p w14:paraId="5F913B03" w14:textId="0959A030" w:rsidR="00BC1C36" w:rsidRDefault="00370904" w:rsidP="00BC1C36">
      <w:pPr>
        <w:rPr>
          <w:lang w:eastAsia="zh-CN"/>
        </w:rPr>
      </w:pPr>
      <w:r>
        <w:rPr>
          <w:lang w:eastAsia="zh-CN"/>
        </w:rPr>
        <w:t xml:space="preserve">It is proposed that for each S-NSSAI in the UE subscription, a Mutual Exclusion </w:t>
      </w:r>
      <w:r w:rsidR="004C1170">
        <w:rPr>
          <w:lang w:eastAsia="zh-CN"/>
        </w:rPr>
        <w:t>Class</w:t>
      </w:r>
      <w:r w:rsidR="004C1170" w:rsidRPr="004C1170">
        <w:rPr>
          <w:lang w:eastAsia="zh-CN"/>
        </w:rPr>
        <w:t xml:space="preserve"> </w:t>
      </w:r>
      <w:r w:rsidR="004C1170">
        <w:rPr>
          <w:lang w:eastAsia="zh-CN"/>
        </w:rPr>
        <w:t>Information</w:t>
      </w:r>
      <w:r>
        <w:rPr>
          <w:lang w:eastAsia="zh-CN"/>
        </w:rPr>
        <w:t xml:space="preserve"> is associated. This information identifies whether a certain S-NSSAI can be used with other S-NSSAIs and rules to define such </w:t>
      </w:r>
      <w:r w:rsidR="0076380E">
        <w:rPr>
          <w:lang w:eastAsia="zh-CN"/>
        </w:rPr>
        <w:t>coexistence</w:t>
      </w:r>
      <w:r>
        <w:rPr>
          <w:lang w:eastAsia="zh-CN"/>
        </w:rPr>
        <w:t>.</w:t>
      </w:r>
    </w:p>
    <w:p w14:paraId="1C2CDAD2" w14:textId="4EB8F4A2" w:rsidR="00370904" w:rsidRDefault="00370904" w:rsidP="00BC1C36">
      <w:pPr>
        <w:rPr>
          <w:lang w:eastAsia="zh-CN"/>
        </w:rPr>
      </w:pPr>
      <w:r>
        <w:rPr>
          <w:lang w:eastAsia="zh-CN"/>
        </w:rPr>
        <w:t xml:space="preserve">It </w:t>
      </w:r>
      <w:r w:rsidR="0076380E">
        <w:rPr>
          <w:lang w:eastAsia="zh-CN"/>
        </w:rPr>
        <w:t>is</w:t>
      </w:r>
      <w:r>
        <w:rPr>
          <w:lang w:eastAsia="zh-CN"/>
        </w:rPr>
        <w:t xml:space="preserve"> proposed that in </w:t>
      </w:r>
      <w:r w:rsidR="00A82DD6">
        <w:rPr>
          <w:lang w:eastAsia="zh-CN"/>
        </w:rPr>
        <w:t>Rel</w:t>
      </w:r>
      <w:r>
        <w:rPr>
          <w:lang w:eastAsia="zh-CN"/>
        </w:rPr>
        <w:t xml:space="preserve">-16 these classes of mutual </w:t>
      </w:r>
      <w:r w:rsidR="004C1170">
        <w:rPr>
          <w:lang w:eastAsia="zh-CN"/>
        </w:rPr>
        <w:t xml:space="preserve">exclusion </w:t>
      </w:r>
      <w:r>
        <w:rPr>
          <w:lang w:eastAsia="zh-CN"/>
        </w:rPr>
        <w:t xml:space="preserve">are </w:t>
      </w:r>
      <w:r w:rsidR="0076380E">
        <w:rPr>
          <w:lang w:eastAsia="zh-CN"/>
        </w:rPr>
        <w:t>identified</w:t>
      </w:r>
      <w:r>
        <w:rPr>
          <w:lang w:eastAsia="zh-CN"/>
        </w:rPr>
        <w:t xml:space="preserve"> by means of Mutual Exclusion</w:t>
      </w:r>
      <w:r w:rsidR="004C1170">
        <w:rPr>
          <w:lang w:eastAsia="zh-CN"/>
        </w:rPr>
        <w:t xml:space="preserve"> Class</w:t>
      </w:r>
      <w:r>
        <w:rPr>
          <w:lang w:eastAsia="zh-CN"/>
        </w:rPr>
        <w:t xml:space="preserve"> Information, which identifies classes of slices that can be used simultaneously:</w:t>
      </w:r>
    </w:p>
    <w:p w14:paraId="6B276286" w14:textId="01FB4AC8" w:rsidR="00370904" w:rsidRDefault="00370904" w:rsidP="00370904"/>
    <w:p w14:paraId="60FB8CB7" w14:textId="14F8B8FF" w:rsidR="00370904" w:rsidRDefault="00370904" w:rsidP="00370904">
      <w:pPr>
        <w:pStyle w:val="TH"/>
      </w:pPr>
      <w:r>
        <w:t>Table 5.15.x-1 – Mutual Exclusion</w:t>
      </w:r>
      <w:r w:rsidR="004C1170">
        <w:t xml:space="preserve"> Class</w:t>
      </w:r>
      <w:r>
        <w:t xml:space="preserve"> Information</w:t>
      </w:r>
    </w:p>
    <w:tbl>
      <w:tblPr>
        <w:tblW w:w="0" w:type="auto"/>
        <w:tblInd w:w="108" w:type="dxa"/>
        <w:tblCellMar>
          <w:left w:w="0" w:type="dxa"/>
          <w:right w:w="0" w:type="dxa"/>
        </w:tblCellMar>
        <w:tblLook w:val="04A0" w:firstRow="1" w:lastRow="0" w:firstColumn="1" w:lastColumn="0" w:noHBand="0" w:noVBand="1"/>
      </w:tblPr>
      <w:tblGrid>
        <w:gridCol w:w="1867"/>
        <w:gridCol w:w="6948"/>
      </w:tblGrid>
      <w:tr w:rsidR="00370904" w14:paraId="2655C372" w14:textId="77777777" w:rsidTr="00CB59BC">
        <w:trPr>
          <w:tblHeader/>
        </w:trPr>
        <w:tc>
          <w:tcPr>
            <w:tcW w:w="18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BF3294" w14:textId="77777777" w:rsidR="00370904" w:rsidRDefault="00370904" w:rsidP="00CB59BC">
            <w:pPr>
              <w:pStyle w:val="TAH"/>
            </w:pPr>
            <w:r>
              <w:t xml:space="preserve">S-NSSAI </w:t>
            </w:r>
          </w:p>
          <w:p w14:paraId="2D5220D3" w14:textId="16872769" w:rsidR="00370904" w:rsidRDefault="00370904" w:rsidP="00CB59BC">
            <w:pPr>
              <w:pStyle w:val="TAH"/>
              <w:rPr>
                <w:lang w:eastAsia="en-US"/>
              </w:rPr>
            </w:pPr>
            <w:r>
              <w:t>Mutual exclusion class</w:t>
            </w:r>
          </w:p>
        </w:tc>
        <w:tc>
          <w:tcPr>
            <w:tcW w:w="69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C1F80C" w14:textId="10FE1ACA" w:rsidR="00370904" w:rsidRDefault="00370904" w:rsidP="00CB59BC">
            <w:pPr>
              <w:pStyle w:val="TAH"/>
            </w:pPr>
            <w:r>
              <w:t>Rule</w:t>
            </w:r>
          </w:p>
        </w:tc>
      </w:tr>
      <w:tr w:rsidR="00370904" w14:paraId="2158B8CB" w14:textId="77777777" w:rsidTr="00CB59BC">
        <w:trPr>
          <w:cantSplit/>
          <w:trHeight w:val="289"/>
        </w:trPr>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37B326" w14:textId="77777777" w:rsidR="00370904" w:rsidRDefault="00370904" w:rsidP="00CB59BC">
            <w:pPr>
              <w:spacing w:after="120"/>
              <w:jc w:val="center"/>
            </w:pPr>
            <w:r>
              <w:t>0</w:t>
            </w:r>
          </w:p>
        </w:tc>
        <w:tc>
          <w:tcPr>
            <w:tcW w:w="6948" w:type="dxa"/>
            <w:tcBorders>
              <w:top w:val="nil"/>
              <w:left w:val="nil"/>
              <w:bottom w:val="single" w:sz="8" w:space="0" w:color="auto"/>
              <w:right w:val="single" w:sz="8" w:space="0" w:color="auto"/>
            </w:tcBorders>
            <w:tcMar>
              <w:top w:w="0" w:type="dxa"/>
              <w:left w:w="108" w:type="dxa"/>
              <w:bottom w:w="0" w:type="dxa"/>
              <w:right w:w="108" w:type="dxa"/>
            </w:tcMar>
            <w:hideMark/>
          </w:tcPr>
          <w:p w14:paraId="4AE07E43" w14:textId="282763E8" w:rsidR="00370904" w:rsidRDefault="00370904" w:rsidP="00CB59BC">
            <w:pPr>
              <w:spacing w:after="120"/>
              <w:jc w:val="center"/>
            </w:pPr>
            <w:r>
              <w:t>No constraint defined for the S-NSSAI</w:t>
            </w:r>
          </w:p>
        </w:tc>
      </w:tr>
      <w:tr w:rsidR="00370904" w14:paraId="30E7960A" w14:textId="77777777" w:rsidTr="00CB59BC">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B5FF2A" w14:textId="77777777" w:rsidR="00370904" w:rsidRDefault="00370904" w:rsidP="00CB59BC">
            <w:pPr>
              <w:spacing w:after="120"/>
              <w:jc w:val="center"/>
            </w:pPr>
            <w:r>
              <w:t>1</w:t>
            </w:r>
          </w:p>
        </w:tc>
        <w:tc>
          <w:tcPr>
            <w:tcW w:w="6948" w:type="dxa"/>
            <w:tcBorders>
              <w:top w:val="nil"/>
              <w:left w:val="nil"/>
              <w:bottom w:val="single" w:sz="8" w:space="0" w:color="auto"/>
              <w:right w:val="single" w:sz="8" w:space="0" w:color="auto"/>
            </w:tcBorders>
            <w:tcMar>
              <w:top w:w="0" w:type="dxa"/>
              <w:left w:w="108" w:type="dxa"/>
              <w:bottom w:w="0" w:type="dxa"/>
              <w:right w:w="108" w:type="dxa"/>
            </w:tcMar>
            <w:hideMark/>
          </w:tcPr>
          <w:p w14:paraId="580AC9AB" w14:textId="177CA8FB" w:rsidR="00370904" w:rsidRDefault="00370904" w:rsidP="00CB59BC">
            <w:pPr>
              <w:spacing w:after="120"/>
              <w:jc w:val="center"/>
            </w:pPr>
            <w:r>
              <w:t>S-NSSAI can be used alongside S-NSSAIs with same SST field value</w:t>
            </w:r>
          </w:p>
        </w:tc>
      </w:tr>
      <w:tr w:rsidR="00370904" w14:paraId="4A7564DB" w14:textId="77777777" w:rsidTr="00CB59BC">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73CD35" w14:textId="77777777" w:rsidR="00370904" w:rsidRDefault="00370904" w:rsidP="00CB59BC">
            <w:pPr>
              <w:spacing w:after="120"/>
              <w:jc w:val="center"/>
            </w:pPr>
            <w:r>
              <w:t>2</w:t>
            </w:r>
          </w:p>
        </w:tc>
        <w:tc>
          <w:tcPr>
            <w:tcW w:w="6948" w:type="dxa"/>
            <w:tcBorders>
              <w:top w:val="nil"/>
              <w:left w:val="nil"/>
              <w:bottom w:val="single" w:sz="8" w:space="0" w:color="auto"/>
              <w:right w:val="single" w:sz="8" w:space="0" w:color="auto"/>
            </w:tcBorders>
            <w:tcMar>
              <w:top w:w="0" w:type="dxa"/>
              <w:left w:w="108" w:type="dxa"/>
              <w:bottom w:w="0" w:type="dxa"/>
              <w:right w:w="108" w:type="dxa"/>
            </w:tcMar>
            <w:hideMark/>
          </w:tcPr>
          <w:p w14:paraId="58944058" w14:textId="284C4FE8" w:rsidR="00370904" w:rsidRDefault="00370904" w:rsidP="00CB59BC">
            <w:pPr>
              <w:spacing w:after="120"/>
              <w:jc w:val="center"/>
            </w:pPr>
            <w:r>
              <w:t>S-NSSAI can be used alongside S-NSSAIs with same SD field value</w:t>
            </w:r>
          </w:p>
        </w:tc>
      </w:tr>
      <w:tr w:rsidR="00370904" w14:paraId="1C5B7DD8" w14:textId="77777777" w:rsidTr="00CB59BC">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AB0D30" w14:textId="77777777" w:rsidR="00370904" w:rsidRDefault="00370904" w:rsidP="00CB59BC">
            <w:pPr>
              <w:spacing w:after="120"/>
              <w:jc w:val="center"/>
            </w:pPr>
            <w:r>
              <w:t>3</w:t>
            </w:r>
          </w:p>
        </w:tc>
        <w:tc>
          <w:tcPr>
            <w:tcW w:w="6948" w:type="dxa"/>
            <w:tcBorders>
              <w:top w:val="nil"/>
              <w:left w:val="nil"/>
              <w:bottom w:val="single" w:sz="8" w:space="0" w:color="auto"/>
              <w:right w:val="single" w:sz="8" w:space="0" w:color="auto"/>
            </w:tcBorders>
            <w:tcMar>
              <w:top w:w="0" w:type="dxa"/>
              <w:left w:w="108" w:type="dxa"/>
              <w:bottom w:w="0" w:type="dxa"/>
              <w:right w:w="108" w:type="dxa"/>
            </w:tcMar>
            <w:hideMark/>
          </w:tcPr>
          <w:p w14:paraId="0125A5EF" w14:textId="4186D5D5" w:rsidR="00370904" w:rsidRDefault="00C20BCA" w:rsidP="00CB59BC">
            <w:pPr>
              <w:spacing w:after="120"/>
              <w:jc w:val="center"/>
            </w:pPr>
            <w:r>
              <w:t>S-NSSAI cannot be used alongside any other S-NSSAI</w:t>
            </w:r>
          </w:p>
        </w:tc>
      </w:tr>
      <w:tr w:rsidR="00C20BCA" w14:paraId="1BC6A17C" w14:textId="77777777" w:rsidTr="00CB59BC">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F78DE6" w14:textId="77777777" w:rsidR="00C20BCA" w:rsidRDefault="00C20BCA" w:rsidP="00C20BCA">
            <w:pPr>
              <w:spacing w:after="120"/>
              <w:jc w:val="center"/>
            </w:pPr>
            <w:r>
              <w:t>4</w:t>
            </w:r>
          </w:p>
        </w:tc>
        <w:tc>
          <w:tcPr>
            <w:tcW w:w="6948" w:type="dxa"/>
            <w:tcBorders>
              <w:top w:val="nil"/>
              <w:left w:val="nil"/>
              <w:bottom w:val="single" w:sz="8" w:space="0" w:color="auto"/>
              <w:right w:val="single" w:sz="8" w:space="0" w:color="auto"/>
            </w:tcBorders>
            <w:tcMar>
              <w:top w:w="0" w:type="dxa"/>
              <w:left w:w="108" w:type="dxa"/>
              <w:bottom w:w="0" w:type="dxa"/>
              <w:right w:w="108" w:type="dxa"/>
            </w:tcMar>
            <w:hideMark/>
          </w:tcPr>
          <w:p w14:paraId="400BB25E" w14:textId="4E279E59" w:rsidR="00C20BCA" w:rsidRDefault="00C20BCA" w:rsidP="00C20BCA">
            <w:pPr>
              <w:spacing w:after="120"/>
              <w:jc w:val="center"/>
            </w:pPr>
            <w:r>
              <w:t>S-NSSAI can be used</w:t>
            </w:r>
            <w:r w:rsidR="00FB4690">
              <w:t xml:space="preserve"> only</w:t>
            </w:r>
            <w:r>
              <w:t xml:space="preserve"> alongside class 4 S-NSSAIs (Operator defined)</w:t>
            </w:r>
          </w:p>
        </w:tc>
      </w:tr>
      <w:tr w:rsidR="00C20BCA" w14:paraId="1AB239D2" w14:textId="77777777" w:rsidTr="00CB59BC">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2DC3A7" w14:textId="77777777" w:rsidR="00C20BCA" w:rsidRDefault="00C20BCA" w:rsidP="00C20BCA">
            <w:pPr>
              <w:spacing w:after="120"/>
              <w:jc w:val="center"/>
            </w:pPr>
            <w:r>
              <w:t>5</w:t>
            </w:r>
          </w:p>
        </w:tc>
        <w:tc>
          <w:tcPr>
            <w:tcW w:w="6948" w:type="dxa"/>
            <w:tcBorders>
              <w:top w:val="nil"/>
              <w:left w:val="nil"/>
              <w:bottom w:val="single" w:sz="8" w:space="0" w:color="auto"/>
              <w:right w:val="single" w:sz="8" w:space="0" w:color="auto"/>
            </w:tcBorders>
            <w:tcMar>
              <w:top w:w="0" w:type="dxa"/>
              <w:left w:w="108" w:type="dxa"/>
              <w:bottom w:w="0" w:type="dxa"/>
              <w:right w:w="108" w:type="dxa"/>
            </w:tcMar>
            <w:hideMark/>
          </w:tcPr>
          <w:p w14:paraId="2CB79A96" w14:textId="194C97AA" w:rsidR="00C20BCA" w:rsidRDefault="00C20BCA" w:rsidP="00C20BCA">
            <w:pPr>
              <w:spacing w:after="120"/>
              <w:jc w:val="center"/>
            </w:pPr>
            <w:r>
              <w:t xml:space="preserve">S-NSSAI can be used </w:t>
            </w:r>
            <w:r w:rsidR="00FB4690">
              <w:t xml:space="preserve">only </w:t>
            </w:r>
            <w:r>
              <w:t>alongside class 5 S-NSSAIs (Operator defined)</w:t>
            </w:r>
          </w:p>
        </w:tc>
      </w:tr>
      <w:tr w:rsidR="00C20BCA" w14:paraId="6FE1B165" w14:textId="77777777" w:rsidTr="00CB59BC">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60F226" w14:textId="77777777" w:rsidR="00C20BCA" w:rsidRDefault="00C20BCA" w:rsidP="00C20BCA">
            <w:pPr>
              <w:spacing w:after="120"/>
              <w:jc w:val="center"/>
            </w:pPr>
            <w:r>
              <w:t>6</w:t>
            </w:r>
          </w:p>
        </w:tc>
        <w:tc>
          <w:tcPr>
            <w:tcW w:w="6948" w:type="dxa"/>
            <w:tcBorders>
              <w:top w:val="nil"/>
              <w:left w:val="nil"/>
              <w:bottom w:val="single" w:sz="8" w:space="0" w:color="auto"/>
              <w:right w:val="single" w:sz="8" w:space="0" w:color="auto"/>
            </w:tcBorders>
            <w:tcMar>
              <w:top w:w="0" w:type="dxa"/>
              <w:left w:w="108" w:type="dxa"/>
              <w:bottom w:w="0" w:type="dxa"/>
              <w:right w:w="108" w:type="dxa"/>
            </w:tcMar>
            <w:hideMark/>
          </w:tcPr>
          <w:p w14:paraId="1C3672E0" w14:textId="7A02EEEA" w:rsidR="00C20BCA" w:rsidRDefault="00C20BCA" w:rsidP="00C20BCA">
            <w:pPr>
              <w:spacing w:after="120"/>
              <w:jc w:val="center"/>
            </w:pPr>
            <w:r>
              <w:t xml:space="preserve">S-NSSAI can be used </w:t>
            </w:r>
            <w:r w:rsidR="00FB4690">
              <w:t xml:space="preserve">only </w:t>
            </w:r>
            <w:r>
              <w:t>alongside class 6 S-NSSAIs (Operator defined)</w:t>
            </w:r>
          </w:p>
        </w:tc>
      </w:tr>
      <w:tr w:rsidR="00C20BCA" w14:paraId="1C009CC1" w14:textId="77777777" w:rsidTr="00CB59BC">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5F6E78" w14:textId="77777777" w:rsidR="00C20BCA" w:rsidRDefault="00C20BCA" w:rsidP="00C20BCA">
            <w:pPr>
              <w:spacing w:after="120"/>
              <w:jc w:val="center"/>
            </w:pPr>
            <w:r>
              <w:t>7</w:t>
            </w:r>
          </w:p>
        </w:tc>
        <w:tc>
          <w:tcPr>
            <w:tcW w:w="6948" w:type="dxa"/>
            <w:tcBorders>
              <w:top w:val="nil"/>
              <w:left w:val="nil"/>
              <w:bottom w:val="single" w:sz="8" w:space="0" w:color="auto"/>
              <w:right w:val="single" w:sz="8" w:space="0" w:color="auto"/>
            </w:tcBorders>
            <w:tcMar>
              <w:top w:w="0" w:type="dxa"/>
              <w:left w:w="108" w:type="dxa"/>
              <w:bottom w:w="0" w:type="dxa"/>
              <w:right w:w="108" w:type="dxa"/>
            </w:tcMar>
            <w:hideMark/>
          </w:tcPr>
          <w:p w14:paraId="281DD852" w14:textId="1680F3D2" w:rsidR="00C20BCA" w:rsidRDefault="00C20BCA" w:rsidP="00C20BCA">
            <w:pPr>
              <w:spacing w:after="120"/>
              <w:jc w:val="center"/>
            </w:pPr>
            <w:r>
              <w:t xml:space="preserve">S-NSSAI can be </w:t>
            </w:r>
            <w:r w:rsidR="00FB4690">
              <w:t xml:space="preserve">used only </w:t>
            </w:r>
            <w:r>
              <w:t>alongside class 7 S-NSSAIs (Operator defined)</w:t>
            </w:r>
          </w:p>
        </w:tc>
      </w:tr>
      <w:tr w:rsidR="00C20BCA" w14:paraId="5EF1C0C9" w14:textId="77777777" w:rsidTr="00CB59BC">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8A5F38" w14:textId="77777777" w:rsidR="00C20BCA" w:rsidRDefault="00C20BCA" w:rsidP="00C20BCA">
            <w:pPr>
              <w:spacing w:after="120"/>
              <w:jc w:val="center"/>
            </w:pPr>
            <w:r>
              <w:t>8</w:t>
            </w:r>
          </w:p>
        </w:tc>
        <w:tc>
          <w:tcPr>
            <w:tcW w:w="6948" w:type="dxa"/>
            <w:tcBorders>
              <w:top w:val="nil"/>
              <w:left w:val="nil"/>
              <w:bottom w:val="single" w:sz="8" w:space="0" w:color="auto"/>
              <w:right w:val="single" w:sz="8" w:space="0" w:color="auto"/>
            </w:tcBorders>
            <w:tcMar>
              <w:top w:w="0" w:type="dxa"/>
              <w:left w:w="108" w:type="dxa"/>
              <w:bottom w:w="0" w:type="dxa"/>
              <w:right w:w="108" w:type="dxa"/>
            </w:tcMar>
            <w:hideMark/>
          </w:tcPr>
          <w:p w14:paraId="7D73CFA4" w14:textId="52620911" w:rsidR="00C20BCA" w:rsidRDefault="00C20BCA" w:rsidP="00C20BCA">
            <w:pPr>
              <w:spacing w:after="120"/>
              <w:jc w:val="center"/>
            </w:pPr>
            <w:r>
              <w:t xml:space="preserve">S-NSSAI can be used </w:t>
            </w:r>
            <w:r w:rsidR="00FB4690">
              <w:t xml:space="preserve">only </w:t>
            </w:r>
            <w:r>
              <w:t>alongside class 8 S-NSSAIs (Operator defined)</w:t>
            </w:r>
          </w:p>
        </w:tc>
      </w:tr>
      <w:tr w:rsidR="00C20BCA" w14:paraId="3177B754" w14:textId="77777777" w:rsidTr="00CB59BC">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7DC2BF" w14:textId="77777777" w:rsidR="00C20BCA" w:rsidRDefault="00C20BCA" w:rsidP="00C20BCA">
            <w:pPr>
              <w:spacing w:after="120"/>
              <w:jc w:val="center"/>
            </w:pPr>
            <w:r>
              <w:t>9</w:t>
            </w:r>
          </w:p>
        </w:tc>
        <w:tc>
          <w:tcPr>
            <w:tcW w:w="6948" w:type="dxa"/>
            <w:tcBorders>
              <w:top w:val="nil"/>
              <w:left w:val="nil"/>
              <w:bottom w:val="single" w:sz="8" w:space="0" w:color="auto"/>
              <w:right w:val="single" w:sz="8" w:space="0" w:color="auto"/>
            </w:tcBorders>
            <w:tcMar>
              <w:top w:w="0" w:type="dxa"/>
              <w:left w:w="108" w:type="dxa"/>
              <w:bottom w:w="0" w:type="dxa"/>
              <w:right w:w="108" w:type="dxa"/>
            </w:tcMar>
            <w:hideMark/>
          </w:tcPr>
          <w:p w14:paraId="22A51086" w14:textId="2E263A96" w:rsidR="00C20BCA" w:rsidRDefault="00C20BCA" w:rsidP="00C20BCA">
            <w:pPr>
              <w:spacing w:after="120"/>
              <w:jc w:val="center"/>
            </w:pPr>
            <w:r>
              <w:t xml:space="preserve">S-NSSAI can be used </w:t>
            </w:r>
            <w:r w:rsidR="00FB4690">
              <w:t xml:space="preserve">only </w:t>
            </w:r>
            <w:r>
              <w:t>alongside class 9 S-NSSAIs (Operator defined)</w:t>
            </w:r>
          </w:p>
        </w:tc>
      </w:tr>
      <w:tr w:rsidR="00C20BCA" w14:paraId="615CC8BB" w14:textId="77777777" w:rsidTr="00CB59BC">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C0D267" w14:textId="77777777" w:rsidR="00C20BCA" w:rsidRDefault="00C20BCA" w:rsidP="00C20BCA">
            <w:pPr>
              <w:spacing w:after="120"/>
              <w:jc w:val="center"/>
            </w:pPr>
            <w:r>
              <w:t>10</w:t>
            </w:r>
          </w:p>
        </w:tc>
        <w:tc>
          <w:tcPr>
            <w:tcW w:w="6948" w:type="dxa"/>
            <w:tcBorders>
              <w:top w:val="nil"/>
              <w:left w:val="nil"/>
              <w:bottom w:val="single" w:sz="8" w:space="0" w:color="auto"/>
              <w:right w:val="single" w:sz="8" w:space="0" w:color="auto"/>
            </w:tcBorders>
            <w:tcMar>
              <w:top w:w="0" w:type="dxa"/>
              <w:left w:w="108" w:type="dxa"/>
              <w:bottom w:w="0" w:type="dxa"/>
              <w:right w:w="108" w:type="dxa"/>
            </w:tcMar>
            <w:hideMark/>
          </w:tcPr>
          <w:p w14:paraId="78549ECB" w14:textId="5CB64213" w:rsidR="00C20BCA" w:rsidRDefault="00C20BCA" w:rsidP="00C20BCA">
            <w:pPr>
              <w:spacing w:after="120"/>
              <w:jc w:val="center"/>
            </w:pPr>
            <w:r>
              <w:t xml:space="preserve">S-NSSAI can be used </w:t>
            </w:r>
            <w:r w:rsidR="00FB4690">
              <w:t xml:space="preserve">only </w:t>
            </w:r>
            <w:r>
              <w:t>alongside class 10 S-NSSAIs (Operator defined)</w:t>
            </w:r>
          </w:p>
        </w:tc>
      </w:tr>
      <w:tr w:rsidR="00C20BCA" w14:paraId="1AA1A469" w14:textId="77777777" w:rsidTr="00CB59BC">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8D98DB" w14:textId="77777777" w:rsidR="00C20BCA" w:rsidRDefault="00C20BCA" w:rsidP="00C20BCA">
            <w:pPr>
              <w:spacing w:after="120"/>
              <w:jc w:val="center"/>
            </w:pPr>
            <w:r>
              <w:t>11</w:t>
            </w:r>
          </w:p>
        </w:tc>
        <w:tc>
          <w:tcPr>
            <w:tcW w:w="6948" w:type="dxa"/>
            <w:tcBorders>
              <w:top w:val="nil"/>
              <w:left w:val="nil"/>
              <w:bottom w:val="single" w:sz="8" w:space="0" w:color="auto"/>
              <w:right w:val="single" w:sz="8" w:space="0" w:color="auto"/>
            </w:tcBorders>
            <w:tcMar>
              <w:top w:w="0" w:type="dxa"/>
              <w:left w:w="108" w:type="dxa"/>
              <w:bottom w:w="0" w:type="dxa"/>
              <w:right w:w="108" w:type="dxa"/>
            </w:tcMar>
            <w:hideMark/>
          </w:tcPr>
          <w:p w14:paraId="362DEB1E" w14:textId="107BF22C" w:rsidR="00C20BCA" w:rsidRDefault="00C20BCA" w:rsidP="00C20BCA">
            <w:pPr>
              <w:spacing w:after="120"/>
              <w:jc w:val="center"/>
            </w:pPr>
            <w:r>
              <w:t xml:space="preserve">S-NSSAI can be used </w:t>
            </w:r>
            <w:r w:rsidR="00FB4690">
              <w:t xml:space="preserve">only </w:t>
            </w:r>
            <w:r>
              <w:t>alongside class 11 S-NSSAIs (Operator defined)</w:t>
            </w:r>
          </w:p>
        </w:tc>
      </w:tr>
      <w:tr w:rsidR="00C20BCA" w14:paraId="2CBFA5FB" w14:textId="77777777" w:rsidTr="00CB59BC">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2D00B3" w14:textId="77777777" w:rsidR="00C20BCA" w:rsidRDefault="00C20BCA" w:rsidP="00C20BCA">
            <w:pPr>
              <w:spacing w:after="120"/>
              <w:jc w:val="center"/>
            </w:pPr>
            <w:r>
              <w:t>12</w:t>
            </w:r>
          </w:p>
        </w:tc>
        <w:tc>
          <w:tcPr>
            <w:tcW w:w="6948" w:type="dxa"/>
            <w:tcBorders>
              <w:top w:val="nil"/>
              <w:left w:val="nil"/>
              <w:bottom w:val="single" w:sz="8" w:space="0" w:color="auto"/>
              <w:right w:val="single" w:sz="8" w:space="0" w:color="auto"/>
            </w:tcBorders>
            <w:tcMar>
              <w:top w:w="0" w:type="dxa"/>
              <w:left w:w="108" w:type="dxa"/>
              <w:bottom w:w="0" w:type="dxa"/>
              <w:right w:w="108" w:type="dxa"/>
            </w:tcMar>
            <w:hideMark/>
          </w:tcPr>
          <w:p w14:paraId="4780A17A" w14:textId="5B357479" w:rsidR="00C20BCA" w:rsidRDefault="00C20BCA" w:rsidP="00C20BCA">
            <w:pPr>
              <w:spacing w:after="120"/>
              <w:jc w:val="center"/>
            </w:pPr>
            <w:r>
              <w:t xml:space="preserve">S-NSSAI can be used </w:t>
            </w:r>
            <w:r w:rsidR="00FB4690">
              <w:t xml:space="preserve">only </w:t>
            </w:r>
            <w:r>
              <w:t>alongside class 12 S-NSSAIs (Operator defined)</w:t>
            </w:r>
          </w:p>
        </w:tc>
      </w:tr>
      <w:tr w:rsidR="00C20BCA" w14:paraId="312EE1DB" w14:textId="77777777" w:rsidTr="00CB59BC">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4F4DCC" w14:textId="77777777" w:rsidR="00C20BCA" w:rsidRDefault="00C20BCA" w:rsidP="00C20BCA">
            <w:pPr>
              <w:spacing w:after="120"/>
              <w:jc w:val="center"/>
            </w:pPr>
            <w:r>
              <w:t>13</w:t>
            </w:r>
          </w:p>
        </w:tc>
        <w:tc>
          <w:tcPr>
            <w:tcW w:w="6948" w:type="dxa"/>
            <w:tcBorders>
              <w:top w:val="nil"/>
              <w:left w:val="nil"/>
              <w:bottom w:val="single" w:sz="8" w:space="0" w:color="auto"/>
              <w:right w:val="single" w:sz="8" w:space="0" w:color="auto"/>
            </w:tcBorders>
            <w:tcMar>
              <w:top w:w="0" w:type="dxa"/>
              <w:left w:w="108" w:type="dxa"/>
              <w:bottom w:w="0" w:type="dxa"/>
              <w:right w:w="108" w:type="dxa"/>
            </w:tcMar>
            <w:hideMark/>
          </w:tcPr>
          <w:p w14:paraId="30686D1E" w14:textId="23566CE9" w:rsidR="00C20BCA" w:rsidRDefault="00FB4690" w:rsidP="00C20BCA">
            <w:pPr>
              <w:spacing w:after="120"/>
              <w:jc w:val="center"/>
            </w:pPr>
            <w:r>
              <w:t>S-NSSAI can be used only alongside class 13</w:t>
            </w:r>
            <w:r w:rsidR="00C20BCA">
              <w:t xml:space="preserve"> S-NSSAIs (Operator defined)</w:t>
            </w:r>
          </w:p>
        </w:tc>
      </w:tr>
      <w:tr w:rsidR="00C20BCA" w14:paraId="58883161" w14:textId="77777777" w:rsidTr="00CB59BC">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9B4CBF" w14:textId="77777777" w:rsidR="00C20BCA" w:rsidRDefault="00C20BCA" w:rsidP="00C20BCA">
            <w:pPr>
              <w:spacing w:after="120"/>
              <w:jc w:val="center"/>
            </w:pPr>
            <w:r>
              <w:t>14</w:t>
            </w:r>
          </w:p>
        </w:tc>
        <w:tc>
          <w:tcPr>
            <w:tcW w:w="6948" w:type="dxa"/>
            <w:tcBorders>
              <w:top w:val="nil"/>
              <w:left w:val="nil"/>
              <w:bottom w:val="single" w:sz="8" w:space="0" w:color="auto"/>
              <w:right w:val="single" w:sz="8" w:space="0" w:color="auto"/>
            </w:tcBorders>
            <w:tcMar>
              <w:top w:w="0" w:type="dxa"/>
              <w:left w:w="108" w:type="dxa"/>
              <w:bottom w:w="0" w:type="dxa"/>
              <w:right w:w="108" w:type="dxa"/>
            </w:tcMar>
            <w:hideMark/>
          </w:tcPr>
          <w:p w14:paraId="56DC3272" w14:textId="6325B68F" w:rsidR="00C20BCA" w:rsidRDefault="00C20BCA" w:rsidP="00C20BCA">
            <w:pPr>
              <w:spacing w:after="120"/>
              <w:jc w:val="center"/>
            </w:pPr>
            <w:r>
              <w:t xml:space="preserve">S-NSSAI can be used </w:t>
            </w:r>
            <w:r w:rsidR="00FB4690">
              <w:t xml:space="preserve">only </w:t>
            </w:r>
            <w:r>
              <w:t>alongside class 14 S-NSSAIs (Operator defined)</w:t>
            </w:r>
          </w:p>
        </w:tc>
      </w:tr>
      <w:tr w:rsidR="00C20BCA" w14:paraId="6720633C" w14:textId="77777777" w:rsidTr="00CB59BC">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DB3AA4" w14:textId="77777777" w:rsidR="00C20BCA" w:rsidRDefault="00C20BCA" w:rsidP="00C20BCA">
            <w:pPr>
              <w:spacing w:after="120"/>
              <w:jc w:val="center"/>
            </w:pPr>
            <w:r>
              <w:t>15</w:t>
            </w:r>
          </w:p>
        </w:tc>
        <w:tc>
          <w:tcPr>
            <w:tcW w:w="6948" w:type="dxa"/>
            <w:tcBorders>
              <w:top w:val="nil"/>
              <w:left w:val="nil"/>
              <w:bottom w:val="single" w:sz="8" w:space="0" w:color="auto"/>
              <w:right w:val="single" w:sz="8" w:space="0" w:color="auto"/>
            </w:tcBorders>
            <w:tcMar>
              <w:top w:w="0" w:type="dxa"/>
              <w:left w:w="108" w:type="dxa"/>
              <w:bottom w:w="0" w:type="dxa"/>
              <w:right w:w="108" w:type="dxa"/>
            </w:tcMar>
            <w:hideMark/>
          </w:tcPr>
          <w:p w14:paraId="24658EB4" w14:textId="3E809B78" w:rsidR="00C20BCA" w:rsidRDefault="00C20BCA" w:rsidP="00C20BCA">
            <w:pPr>
              <w:spacing w:after="120"/>
              <w:jc w:val="center"/>
            </w:pPr>
            <w:r>
              <w:t>S-NSSAI can be used only alongside class 15 S-NSSAIs (Operator defined)</w:t>
            </w:r>
          </w:p>
        </w:tc>
      </w:tr>
    </w:tbl>
    <w:p w14:paraId="608BD873" w14:textId="77777777" w:rsidR="00370904" w:rsidRDefault="00370904" w:rsidP="00370904"/>
    <w:p w14:paraId="6FFBA3F1" w14:textId="7D5BF7C4" w:rsidR="00370904" w:rsidRDefault="0076380E" w:rsidP="00370904">
      <w:r>
        <w:t xml:space="preserve">Classes 0-3 are standardised, </w:t>
      </w:r>
      <w:r w:rsidR="00FB4690">
        <w:t xml:space="preserve">and offer global interoperability, </w:t>
      </w:r>
      <w:r>
        <w:t>while classes</w:t>
      </w:r>
      <w:r w:rsidR="00FB4690">
        <w:t xml:space="preserve"> 4-15 are operator specific</w:t>
      </w:r>
      <w:r w:rsidR="004C1170">
        <w:t>.</w:t>
      </w:r>
      <w:r w:rsidR="00FB4690">
        <w:t xml:space="preserve"> </w:t>
      </w:r>
      <w:r w:rsidR="004C1170">
        <w:t>A</w:t>
      </w:r>
      <w:r w:rsidR="00F03C0F">
        <w:t xml:space="preserve">n </w:t>
      </w:r>
      <w:r w:rsidR="00370904">
        <w:t xml:space="preserve">S-NSSAI cannot be used simultaneously with S-NSSAIs that do not belong to the same </w:t>
      </w:r>
      <w:r w:rsidR="00C20BCA">
        <w:t>Mutual exclusion</w:t>
      </w:r>
      <w:r w:rsidR="00370904">
        <w:t xml:space="preserve"> class </w:t>
      </w:r>
      <w:r w:rsidR="00C20BCA">
        <w:t>or</w:t>
      </w:r>
      <w:r w:rsidR="00370904">
        <w:t xml:space="preserve"> do not meet the related </w:t>
      </w:r>
      <w:r w:rsidR="00C20BCA">
        <w:t xml:space="preserve">standardised Mutual </w:t>
      </w:r>
      <w:r w:rsidR="004C1170">
        <w:t>E</w:t>
      </w:r>
      <w:r w:rsidR="00C20BCA">
        <w:t>xclusion</w:t>
      </w:r>
      <w:r w:rsidR="00370904">
        <w:t xml:space="preserve"> Class definition if applicable.</w:t>
      </w:r>
      <w:r w:rsidR="00FB4690">
        <w:t xml:space="preserve"> It follows that there can be 12 operator specific coexistence classes and 4 standardised ones. An operator can decide, for inbound </w:t>
      </w:r>
      <w:r w:rsidR="00F03C0F">
        <w:t>roamers</w:t>
      </w:r>
      <w:r w:rsidR="00FB4690">
        <w:t>, that some of the coexistence classes are modified in roaming case to other operator specific values, and this information can be part of the configured NSSAI for the VPLMN, as long as this is consistent with the intended behaviour by the HPLMN</w:t>
      </w:r>
      <w:r w:rsidR="004C1170">
        <w:t xml:space="preserve"> (i.e. classes that are incompatible in HPLMN, remain so in the VPLMN)</w:t>
      </w:r>
      <w:r w:rsidR="00FB4690">
        <w:t xml:space="preserve">. </w:t>
      </w:r>
    </w:p>
    <w:p w14:paraId="23CD5189" w14:textId="6D3C33E3" w:rsidR="00370904" w:rsidRDefault="00370904" w:rsidP="00370904">
      <w:r>
        <w:t>If the coexistence rules specified in the S-NSSAI Coexistence Information are not met by a Requested NSSAI in a Registration Request message, the Requested NSSAI is considered as not valid and the AMF shall return</w:t>
      </w:r>
      <w:r w:rsidR="00FB4690">
        <w:t xml:space="preserve"> in the Registration accept</w:t>
      </w:r>
      <w:r>
        <w:t xml:space="preserve"> to the UE</w:t>
      </w:r>
      <w:r w:rsidR="00FB4690">
        <w:t xml:space="preserve"> (which includes only default S-NSSAIs in allowed NSSAI)</w:t>
      </w:r>
      <w:r>
        <w:t xml:space="preserve"> a cause code indicating that the UE has provided an invalid Requested NSSAI due to coexistence reasons</w:t>
      </w:r>
      <w:r w:rsidR="00FB4690">
        <w:t>,</w:t>
      </w:r>
      <w:r>
        <w:t xml:space="preserve"> but the S-NSSAIs in the Requested </w:t>
      </w:r>
      <w:r>
        <w:lastRenderedPageBreak/>
        <w:t>NSSAI shall not be stored as Rejected S-NSSAIs unless the AMF detected some of them were not supported in the TA or in the PLMN for the UE, in which case these S-NSSAIs are indicated by the AMF as rejected S-NSSAIs.</w:t>
      </w:r>
      <w:r w:rsidR="00C20BCA">
        <w:t xml:space="preserve"> </w:t>
      </w:r>
    </w:p>
    <w:p w14:paraId="544787EE" w14:textId="417A0090" w:rsidR="00C20BCA" w:rsidRDefault="00C20BCA" w:rsidP="00370904">
      <w:r>
        <w:t>Then, this triggers the UE configuration to be updated</w:t>
      </w:r>
      <w:r w:rsidR="00FB4690">
        <w:t xml:space="preserve">, e.g. the registration accept may also provide a Configured NSSAI </w:t>
      </w:r>
      <w:bookmarkStart w:id="5" w:name="_GoBack"/>
      <w:bookmarkEnd w:id="5"/>
      <w:r w:rsidR="00FB4690">
        <w:t>including the</w:t>
      </w:r>
      <w:r>
        <w:t xml:space="preserve"> UE the Mutual </w:t>
      </w:r>
      <w:r w:rsidR="004C1170">
        <w:t>E</w:t>
      </w:r>
      <w:r>
        <w:t>xclusion</w:t>
      </w:r>
      <w:r w:rsidR="004C1170">
        <w:t xml:space="preserve"> class I</w:t>
      </w:r>
      <w:r>
        <w:t>nformation.</w:t>
      </w:r>
    </w:p>
    <w:p w14:paraId="6CAEDF7E" w14:textId="77777777" w:rsidR="00C20BCA" w:rsidRPr="003D6B06" w:rsidRDefault="00C20BCA" w:rsidP="00370904"/>
    <w:p w14:paraId="7B50A55C" w14:textId="1A600EC4" w:rsidR="00370904" w:rsidRDefault="00370904" w:rsidP="00BC1C36">
      <w:pPr>
        <w:rPr>
          <w:lang w:eastAsia="zh-CN"/>
        </w:rPr>
      </w:pPr>
    </w:p>
    <w:p w14:paraId="72232A66" w14:textId="77777777" w:rsidR="00370904" w:rsidRDefault="00370904" w:rsidP="00BC1C36">
      <w:pPr>
        <w:rPr>
          <w:lang w:eastAsia="zh-CN"/>
        </w:rPr>
      </w:pPr>
    </w:p>
    <w:p w14:paraId="35BE0BF7" w14:textId="77777777" w:rsidR="00370904" w:rsidRDefault="00370904" w:rsidP="00BC1C36">
      <w:pPr>
        <w:rPr>
          <w:lang w:eastAsia="zh-CN"/>
        </w:rPr>
      </w:pPr>
    </w:p>
    <w:p w14:paraId="6191C5D1" w14:textId="77777777" w:rsidR="00BC1C36" w:rsidRDefault="00BC1C36" w:rsidP="00BC1C36">
      <w:pPr>
        <w:pStyle w:val="Heading3"/>
      </w:pPr>
      <w:bookmarkStart w:id="6" w:name="_Toc516555631"/>
      <w:r>
        <w:t>6.X.3</w:t>
      </w:r>
      <w:r>
        <w:tab/>
        <w:t>Procedures</w:t>
      </w:r>
      <w:bookmarkEnd w:id="6"/>
    </w:p>
    <w:p w14:paraId="305EDA10" w14:textId="77777777" w:rsidR="00BC1C36" w:rsidRPr="00166C2D" w:rsidRDefault="00BC1C36" w:rsidP="00BC1C36">
      <w:pPr>
        <w:pStyle w:val="EditorsNote"/>
        <w:rPr>
          <w:lang w:eastAsia="ko-KR"/>
        </w:rPr>
      </w:pPr>
      <w:r w:rsidRPr="00C46CB9">
        <w:t>Editor's note</w:t>
      </w:r>
      <w:r>
        <w:t>:</w:t>
      </w:r>
      <w:r>
        <w:tab/>
      </w:r>
      <w:r>
        <w:rPr>
          <w:lang w:val="en-US"/>
        </w:rPr>
        <w:t xml:space="preserve">This clause describes </w:t>
      </w:r>
      <w:r>
        <w:rPr>
          <w:rFonts w:hint="eastAsia"/>
          <w:lang w:eastAsia="ko-KR"/>
        </w:rPr>
        <w:t xml:space="preserve">high-level </w:t>
      </w:r>
      <w:r>
        <w:t>procedures for the solution.</w:t>
      </w:r>
    </w:p>
    <w:p w14:paraId="41E06A4F" w14:textId="77777777" w:rsidR="00BC1C36" w:rsidRPr="00BD5AB0" w:rsidRDefault="00BC1C36" w:rsidP="00BC1C36">
      <w:pPr>
        <w:rPr>
          <w:lang w:eastAsia="zh-CN"/>
        </w:rPr>
      </w:pPr>
    </w:p>
    <w:p w14:paraId="595B3203" w14:textId="77777777" w:rsidR="00BC1C36" w:rsidRDefault="00BC1C36" w:rsidP="00BC1C36">
      <w:pPr>
        <w:pStyle w:val="Heading3"/>
      </w:pPr>
      <w:bookmarkStart w:id="7" w:name="_Toc516555632"/>
      <w:bookmarkStart w:id="8" w:name="_Hlk517688998"/>
      <w:r>
        <w:t>6</w:t>
      </w:r>
      <w:r w:rsidRPr="00B97AC8">
        <w:t>.X.</w:t>
      </w:r>
      <w:r>
        <w:t>4</w:t>
      </w:r>
      <w:r w:rsidRPr="00B97AC8">
        <w:tab/>
      </w:r>
      <w:r w:rsidRPr="00D54828">
        <w:t>Impacts on existing entities and interfaces</w:t>
      </w:r>
      <w:bookmarkEnd w:id="7"/>
    </w:p>
    <w:p w14:paraId="1A9A8AB6" w14:textId="77777777" w:rsidR="00BC1C36" w:rsidRPr="005D2FE0" w:rsidRDefault="00BC1C36" w:rsidP="00BC1C36">
      <w:pPr>
        <w:pStyle w:val="EditorsNote"/>
      </w:pPr>
      <w:r w:rsidRPr="005D2FE0">
        <w:t>Editor's note:</w:t>
      </w:r>
      <w:r w:rsidRPr="005D2FE0">
        <w:tab/>
        <w:t>This clause describes impacts on existing entities and interfaces.</w:t>
      </w:r>
    </w:p>
    <w:p w14:paraId="35C837FE" w14:textId="77777777" w:rsidR="00BC1C36" w:rsidRPr="00BD5AB0" w:rsidRDefault="00BC1C36" w:rsidP="00BC1C36">
      <w:pPr>
        <w:rPr>
          <w:lang w:eastAsia="zh-CN"/>
        </w:rPr>
      </w:pPr>
      <w:bookmarkStart w:id="9" w:name="_Hlk500857602"/>
    </w:p>
    <w:p w14:paraId="5D18D6E0" w14:textId="77777777" w:rsidR="00BC1C36" w:rsidRDefault="00BC1C36" w:rsidP="00BC1C36">
      <w:pPr>
        <w:pStyle w:val="Heading3"/>
      </w:pPr>
      <w:bookmarkStart w:id="10" w:name="_Toc516555633"/>
      <w:r>
        <w:t>6</w:t>
      </w:r>
      <w:r w:rsidRPr="00B97AC8">
        <w:t>.X.</w:t>
      </w:r>
      <w:r>
        <w:t>5</w:t>
      </w:r>
      <w:r w:rsidRPr="00B97AC8">
        <w:tab/>
      </w:r>
      <w:r>
        <w:t>Evaluation</w:t>
      </w:r>
      <w:bookmarkEnd w:id="10"/>
    </w:p>
    <w:bookmarkEnd w:id="9"/>
    <w:p w14:paraId="1CF833C8" w14:textId="77777777" w:rsidR="00BC1C36" w:rsidRPr="005D2FE0" w:rsidRDefault="00BC1C36" w:rsidP="00BC1C36">
      <w:pPr>
        <w:pStyle w:val="EditorsNote"/>
      </w:pPr>
      <w:r w:rsidRPr="005D2FE0">
        <w:t>Editor's note:</w:t>
      </w:r>
      <w:r w:rsidRPr="005D2FE0">
        <w:tab/>
        <w:t>This clause provides an evaluation of the solution.</w:t>
      </w:r>
    </w:p>
    <w:bookmarkEnd w:id="8"/>
    <w:p w14:paraId="39E37263" w14:textId="3071EEFA" w:rsidR="003C6F36" w:rsidRDefault="003C6F36" w:rsidP="003C6F36">
      <w:pPr>
        <w:pStyle w:val="B1"/>
      </w:pPr>
    </w:p>
    <w:p w14:paraId="1743AF04" w14:textId="4B9F69BD" w:rsidR="003C6F36" w:rsidRDefault="003C6F36" w:rsidP="003C6F36"/>
    <w:p w14:paraId="3DA84270" w14:textId="77777777" w:rsidR="003C6F36" w:rsidRPr="003C6F36" w:rsidRDefault="003C6F36" w:rsidP="003C6F36"/>
    <w:p w14:paraId="13ABD5FF" w14:textId="77777777" w:rsidR="003F7D3C" w:rsidRPr="003F7D3C" w:rsidRDefault="003F7D3C" w:rsidP="003F7D3C"/>
    <w:p w14:paraId="0C7AEB54" w14:textId="1D9F86F2" w:rsidR="00CB7144" w:rsidRPr="00CB7144" w:rsidRDefault="00CB7144" w:rsidP="00CB7144">
      <w:pPr>
        <w:rPr>
          <w:color w:val="FF0000"/>
        </w:rPr>
      </w:pPr>
      <w:r>
        <w:rPr>
          <w:color w:val="FF0000"/>
        </w:rPr>
        <w:t xml:space="preserve">***********************END of </w:t>
      </w:r>
      <w:r w:rsidR="00261A72">
        <w:rPr>
          <w:color w:val="FF0000"/>
        </w:rPr>
        <w:t>PROPOSED TEXT</w:t>
      </w:r>
      <w:r>
        <w:rPr>
          <w:color w:val="FF0000"/>
        </w:rPr>
        <w:t>************************</w:t>
      </w:r>
      <w:r w:rsidR="00261A72">
        <w:rPr>
          <w:color w:val="FF0000"/>
        </w:rPr>
        <w:t>***</w:t>
      </w:r>
    </w:p>
    <w:p w14:paraId="556495CD" w14:textId="77777777" w:rsidR="00CB7144" w:rsidRPr="007A3567" w:rsidRDefault="00CB7144" w:rsidP="00CB7144"/>
    <w:sectPr w:rsidR="00CB7144" w:rsidRPr="007A3567" w:rsidSect="00B508D8">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386589" w14:textId="77777777" w:rsidR="002F6B2D" w:rsidRDefault="002F6B2D">
      <w:r>
        <w:separator/>
      </w:r>
    </w:p>
    <w:p w14:paraId="359C1801" w14:textId="77777777" w:rsidR="002F6B2D" w:rsidRDefault="002F6B2D"/>
  </w:endnote>
  <w:endnote w:type="continuationSeparator" w:id="0">
    <w:p w14:paraId="194E1D7D" w14:textId="77777777" w:rsidR="002F6B2D" w:rsidRDefault="002F6B2D">
      <w:r>
        <w:continuationSeparator/>
      </w:r>
    </w:p>
    <w:p w14:paraId="64CE073F" w14:textId="77777777" w:rsidR="002F6B2D" w:rsidRDefault="002F6B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3F6EC" w14:textId="77777777" w:rsidR="00A5003B" w:rsidRDefault="00A500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E8137" w14:textId="77777777" w:rsidR="000A0786" w:rsidRDefault="000A0786">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0A0786" w:rsidRDefault="000A078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0A0786" w:rsidRDefault="000A078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01ACC8" w14:textId="77777777" w:rsidR="00A5003B" w:rsidRDefault="00A500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8326DB" w14:textId="77777777" w:rsidR="002F6B2D" w:rsidRDefault="002F6B2D">
      <w:r>
        <w:separator/>
      </w:r>
    </w:p>
    <w:p w14:paraId="20768CBB" w14:textId="77777777" w:rsidR="002F6B2D" w:rsidRDefault="002F6B2D"/>
  </w:footnote>
  <w:footnote w:type="continuationSeparator" w:id="0">
    <w:p w14:paraId="7E8DC39E" w14:textId="77777777" w:rsidR="002F6B2D" w:rsidRDefault="002F6B2D">
      <w:r>
        <w:continuationSeparator/>
      </w:r>
    </w:p>
    <w:p w14:paraId="1F9688CD" w14:textId="77777777" w:rsidR="002F6B2D" w:rsidRDefault="002F6B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E405D" w14:textId="77777777" w:rsidR="000A0786" w:rsidRDefault="000A0786"/>
  <w:p w14:paraId="3BF80DAC" w14:textId="77777777" w:rsidR="000A0786" w:rsidRDefault="000A078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99199" w14:textId="77777777" w:rsidR="000A0786" w:rsidRDefault="000A0786">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2E76B4B0" w:rsidR="000A0786" w:rsidRDefault="000A078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2061E">
      <w:rPr>
        <w:rFonts w:ascii="Arial" w:hAnsi="Arial" w:cs="Arial"/>
        <w:b/>
        <w:bCs/>
        <w:noProof/>
        <w:sz w:val="18"/>
      </w:rPr>
      <w:t>3</w:t>
    </w:r>
    <w:r>
      <w:rPr>
        <w:rFonts w:ascii="Arial" w:hAnsi="Arial" w:cs="Arial"/>
        <w:b/>
        <w:bCs/>
        <w:sz w:val="18"/>
      </w:rPr>
      <w:fldChar w:fldCharType="end"/>
    </w:r>
  </w:p>
  <w:p w14:paraId="4BA0F840" w14:textId="77777777" w:rsidR="000A0786" w:rsidRDefault="000A078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C5A68" w14:textId="77777777" w:rsidR="00A5003B" w:rsidRDefault="00A500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4"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C29030A"/>
    <w:multiLevelType w:val="hybridMultilevel"/>
    <w:tmpl w:val="87DED9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D9A33E8"/>
    <w:multiLevelType w:val="hybridMultilevel"/>
    <w:tmpl w:val="F71A360A"/>
    <w:lvl w:ilvl="0" w:tplc="86D295D4">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5953939"/>
    <w:multiLevelType w:val="hybridMultilevel"/>
    <w:tmpl w:val="25A48BAE"/>
    <w:lvl w:ilvl="0" w:tplc="56E62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7" w15:restartNumberingAfterBreak="0">
    <w:nsid w:val="61304805"/>
    <w:multiLevelType w:val="hybridMultilevel"/>
    <w:tmpl w:val="8C924E7A"/>
    <w:lvl w:ilvl="0" w:tplc="86D295D4">
      <w:start w:val="1"/>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39"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28"/>
  </w:num>
  <w:num w:numId="3">
    <w:abstractNumId w:val="26"/>
  </w:num>
  <w:num w:numId="4">
    <w:abstractNumId w:val="12"/>
  </w:num>
  <w:num w:numId="5">
    <w:abstractNumId w:val="36"/>
  </w:num>
  <w:num w:numId="6">
    <w:abstractNumId w:val="19"/>
  </w:num>
  <w:num w:numId="7">
    <w:abstractNumId w:val="18"/>
  </w:num>
  <w:num w:numId="8">
    <w:abstractNumId w:val="30"/>
  </w:num>
  <w:num w:numId="9">
    <w:abstractNumId w:val="29"/>
  </w:num>
  <w:num w:numId="10">
    <w:abstractNumId w:val="21"/>
  </w:num>
  <w:num w:numId="11">
    <w:abstractNumId w:val="17"/>
  </w:num>
  <w:num w:numId="12">
    <w:abstractNumId w:val="40"/>
  </w:num>
  <w:num w:numId="13">
    <w:abstractNumId w:val="33"/>
  </w:num>
  <w:num w:numId="14">
    <w:abstractNumId w:val="3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11"/>
  </w:num>
  <w:num w:numId="27">
    <w:abstractNumId w:val="42"/>
  </w:num>
  <w:num w:numId="28">
    <w:abstractNumId w:val="16"/>
  </w:num>
  <w:num w:numId="29">
    <w:abstractNumId w:val="43"/>
  </w:num>
  <w:num w:numId="30">
    <w:abstractNumId w:val="14"/>
  </w:num>
  <w:num w:numId="31">
    <w:abstractNumId w:val="37"/>
  </w:num>
  <w:num w:numId="32">
    <w:abstractNumId w:val="35"/>
  </w:num>
  <w:num w:numId="33">
    <w:abstractNumId w:val="15"/>
  </w:num>
  <w:num w:numId="34">
    <w:abstractNumId w:val="38"/>
  </w:num>
  <w:num w:numId="35">
    <w:abstractNumId w:val="34"/>
  </w:num>
  <w:num w:numId="36">
    <w:abstractNumId w:val="39"/>
  </w:num>
  <w:num w:numId="37">
    <w:abstractNumId w:val="22"/>
  </w:num>
  <w:num w:numId="38">
    <w:abstractNumId w:val="24"/>
  </w:num>
  <w:num w:numId="39">
    <w:abstractNumId w:val="25"/>
  </w:num>
  <w:num w:numId="40">
    <w:abstractNumId w:val="27"/>
  </w:num>
  <w:num w:numId="41">
    <w:abstractNumId w:val="23"/>
  </w:num>
  <w:num w:numId="42">
    <w:abstractNumId w:val="41"/>
  </w:num>
  <w:num w:numId="43">
    <w:abstractNumId w:val="31"/>
  </w:num>
  <w:num w:numId="4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10E5"/>
    <w:rsid w:val="00007CBF"/>
    <w:rsid w:val="000104DE"/>
    <w:rsid w:val="00011CD6"/>
    <w:rsid w:val="00011D37"/>
    <w:rsid w:val="00012119"/>
    <w:rsid w:val="00013E05"/>
    <w:rsid w:val="000222BA"/>
    <w:rsid w:val="000333EC"/>
    <w:rsid w:val="00036FC7"/>
    <w:rsid w:val="000374E9"/>
    <w:rsid w:val="000419A6"/>
    <w:rsid w:val="0004414A"/>
    <w:rsid w:val="00046CF5"/>
    <w:rsid w:val="000523E9"/>
    <w:rsid w:val="0005325C"/>
    <w:rsid w:val="000533F0"/>
    <w:rsid w:val="00054377"/>
    <w:rsid w:val="00055432"/>
    <w:rsid w:val="000560BA"/>
    <w:rsid w:val="0006207C"/>
    <w:rsid w:val="0006256B"/>
    <w:rsid w:val="00066C03"/>
    <w:rsid w:val="00072A8B"/>
    <w:rsid w:val="00072B12"/>
    <w:rsid w:val="00073D18"/>
    <w:rsid w:val="000761B8"/>
    <w:rsid w:val="00077D47"/>
    <w:rsid w:val="000850FC"/>
    <w:rsid w:val="00087773"/>
    <w:rsid w:val="00091801"/>
    <w:rsid w:val="000919B7"/>
    <w:rsid w:val="00094211"/>
    <w:rsid w:val="00097EEA"/>
    <w:rsid w:val="000A0786"/>
    <w:rsid w:val="000A3AC9"/>
    <w:rsid w:val="000A5410"/>
    <w:rsid w:val="000A716F"/>
    <w:rsid w:val="000B2621"/>
    <w:rsid w:val="000B42DE"/>
    <w:rsid w:val="000B75BA"/>
    <w:rsid w:val="000C350D"/>
    <w:rsid w:val="000C4072"/>
    <w:rsid w:val="000C4C06"/>
    <w:rsid w:val="000D323A"/>
    <w:rsid w:val="000D45A3"/>
    <w:rsid w:val="000E5264"/>
    <w:rsid w:val="000E53A4"/>
    <w:rsid w:val="001014AB"/>
    <w:rsid w:val="00103218"/>
    <w:rsid w:val="00104C3C"/>
    <w:rsid w:val="00105E82"/>
    <w:rsid w:val="00106A4A"/>
    <w:rsid w:val="00110888"/>
    <w:rsid w:val="0012114C"/>
    <w:rsid w:val="001274BD"/>
    <w:rsid w:val="001277FD"/>
    <w:rsid w:val="00131CFA"/>
    <w:rsid w:val="0013204E"/>
    <w:rsid w:val="00137D5A"/>
    <w:rsid w:val="001452FC"/>
    <w:rsid w:val="001461D4"/>
    <w:rsid w:val="00150553"/>
    <w:rsid w:val="00154FE9"/>
    <w:rsid w:val="00155190"/>
    <w:rsid w:val="00160D5C"/>
    <w:rsid w:val="001614AD"/>
    <w:rsid w:val="001649CC"/>
    <w:rsid w:val="00167A94"/>
    <w:rsid w:val="00170007"/>
    <w:rsid w:val="00170785"/>
    <w:rsid w:val="0017195E"/>
    <w:rsid w:val="00175A6E"/>
    <w:rsid w:val="00180EC1"/>
    <w:rsid w:val="0018294E"/>
    <w:rsid w:val="0018356C"/>
    <w:rsid w:val="00183B58"/>
    <w:rsid w:val="001846D8"/>
    <w:rsid w:val="0018486F"/>
    <w:rsid w:val="001861F2"/>
    <w:rsid w:val="00186D46"/>
    <w:rsid w:val="0019123F"/>
    <w:rsid w:val="00192916"/>
    <w:rsid w:val="001B02C0"/>
    <w:rsid w:val="001B0CA1"/>
    <w:rsid w:val="001B0E76"/>
    <w:rsid w:val="001B19AF"/>
    <w:rsid w:val="001B2818"/>
    <w:rsid w:val="001B3146"/>
    <w:rsid w:val="001B52A0"/>
    <w:rsid w:val="001B58D8"/>
    <w:rsid w:val="001B6835"/>
    <w:rsid w:val="001C61A4"/>
    <w:rsid w:val="001C7619"/>
    <w:rsid w:val="001D0A24"/>
    <w:rsid w:val="001D1ED4"/>
    <w:rsid w:val="001D3103"/>
    <w:rsid w:val="001E17F1"/>
    <w:rsid w:val="001E5509"/>
    <w:rsid w:val="001F1301"/>
    <w:rsid w:val="001F2E4F"/>
    <w:rsid w:val="001F7B32"/>
    <w:rsid w:val="001F7C2B"/>
    <w:rsid w:val="00203075"/>
    <w:rsid w:val="00210A24"/>
    <w:rsid w:val="00210A4E"/>
    <w:rsid w:val="00216BE9"/>
    <w:rsid w:val="00216E2E"/>
    <w:rsid w:val="002177BE"/>
    <w:rsid w:val="00222DE6"/>
    <w:rsid w:val="00225F65"/>
    <w:rsid w:val="00226A54"/>
    <w:rsid w:val="00226ED6"/>
    <w:rsid w:val="00230B27"/>
    <w:rsid w:val="002321F8"/>
    <w:rsid w:val="0023490B"/>
    <w:rsid w:val="0023741D"/>
    <w:rsid w:val="002472B8"/>
    <w:rsid w:val="00247C5C"/>
    <w:rsid w:val="00250E12"/>
    <w:rsid w:val="00250FCC"/>
    <w:rsid w:val="002528AF"/>
    <w:rsid w:val="00252FCA"/>
    <w:rsid w:val="0025443C"/>
    <w:rsid w:val="00256068"/>
    <w:rsid w:val="00261198"/>
    <w:rsid w:val="00261A72"/>
    <w:rsid w:val="00275027"/>
    <w:rsid w:val="00275062"/>
    <w:rsid w:val="00276563"/>
    <w:rsid w:val="0028105E"/>
    <w:rsid w:val="002834F8"/>
    <w:rsid w:val="00287EF5"/>
    <w:rsid w:val="00291A4B"/>
    <w:rsid w:val="002A11B1"/>
    <w:rsid w:val="002A3DEE"/>
    <w:rsid w:val="002A480E"/>
    <w:rsid w:val="002A4F03"/>
    <w:rsid w:val="002A6316"/>
    <w:rsid w:val="002B61E8"/>
    <w:rsid w:val="002C097E"/>
    <w:rsid w:val="002C2B66"/>
    <w:rsid w:val="002C3C64"/>
    <w:rsid w:val="002C3C97"/>
    <w:rsid w:val="002C6572"/>
    <w:rsid w:val="002D0297"/>
    <w:rsid w:val="002D12B3"/>
    <w:rsid w:val="002D27E3"/>
    <w:rsid w:val="002D2EE2"/>
    <w:rsid w:val="002D3362"/>
    <w:rsid w:val="002D7934"/>
    <w:rsid w:val="002E03CC"/>
    <w:rsid w:val="002E2639"/>
    <w:rsid w:val="002E427F"/>
    <w:rsid w:val="002E7AA8"/>
    <w:rsid w:val="002F147D"/>
    <w:rsid w:val="002F29A2"/>
    <w:rsid w:val="002F3747"/>
    <w:rsid w:val="002F524D"/>
    <w:rsid w:val="002F6B2D"/>
    <w:rsid w:val="002F6FD6"/>
    <w:rsid w:val="002F77AD"/>
    <w:rsid w:val="003004DD"/>
    <w:rsid w:val="00301A26"/>
    <w:rsid w:val="00301F1D"/>
    <w:rsid w:val="003043D3"/>
    <w:rsid w:val="00310335"/>
    <w:rsid w:val="00312932"/>
    <w:rsid w:val="00313F4C"/>
    <w:rsid w:val="00316663"/>
    <w:rsid w:val="003225F5"/>
    <w:rsid w:val="003257D2"/>
    <w:rsid w:val="00325F20"/>
    <w:rsid w:val="0033074C"/>
    <w:rsid w:val="00330C3E"/>
    <w:rsid w:val="00331DF1"/>
    <w:rsid w:val="00332B7C"/>
    <w:rsid w:val="0033588A"/>
    <w:rsid w:val="00335E89"/>
    <w:rsid w:val="00336BA2"/>
    <w:rsid w:val="00340ADD"/>
    <w:rsid w:val="00342736"/>
    <w:rsid w:val="00346C62"/>
    <w:rsid w:val="00347E31"/>
    <w:rsid w:val="00353869"/>
    <w:rsid w:val="00354D22"/>
    <w:rsid w:val="003553E9"/>
    <w:rsid w:val="00357380"/>
    <w:rsid w:val="00370904"/>
    <w:rsid w:val="003730BC"/>
    <w:rsid w:val="00374DB7"/>
    <w:rsid w:val="0038385D"/>
    <w:rsid w:val="00385039"/>
    <w:rsid w:val="00385EA1"/>
    <w:rsid w:val="00392618"/>
    <w:rsid w:val="00393862"/>
    <w:rsid w:val="00393D0A"/>
    <w:rsid w:val="003963D3"/>
    <w:rsid w:val="003A313F"/>
    <w:rsid w:val="003A4994"/>
    <w:rsid w:val="003A52BF"/>
    <w:rsid w:val="003B2BF4"/>
    <w:rsid w:val="003B3399"/>
    <w:rsid w:val="003B41CB"/>
    <w:rsid w:val="003B6A36"/>
    <w:rsid w:val="003B7960"/>
    <w:rsid w:val="003C2A86"/>
    <w:rsid w:val="003C33FC"/>
    <w:rsid w:val="003C3D91"/>
    <w:rsid w:val="003C4216"/>
    <w:rsid w:val="003C6F36"/>
    <w:rsid w:val="003C73E3"/>
    <w:rsid w:val="003D2D52"/>
    <w:rsid w:val="003D4491"/>
    <w:rsid w:val="003E2F46"/>
    <w:rsid w:val="003E4E2E"/>
    <w:rsid w:val="003E5186"/>
    <w:rsid w:val="003E5237"/>
    <w:rsid w:val="003E70D9"/>
    <w:rsid w:val="003F12D4"/>
    <w:rsid w:val="003F22FA"/>
    <w:rsid w:val="003F32F9"/>
    <w:rsid w:val="003F53DD"/>
    <w:rsid w:val="003F592B"/>
    <w:rsid w:val="003F64E7"/>
    <w:rsid w:val="003F6FC1"/>
    <w:rsid w:val="003F74CF"/>
    <w:rsid w:val="003F7D3C"/>
    <w:rsid w:val="004000A8"/>
    <w:rsid w:val="004077CF"/>
    <w:rsid w:val="00411C48"/>
    <w:rsid w:val="00413E65"/>
    <w:rsid w:val="00415FD4"/>
    <w:rsid w:val="004178EE"/>
    <w:rsid w:val="0042051B"/>
    <w:rsid w:val="00420A23"/>
    <w:rsid w:val="004215EC"/>
    <w:rsid w:val="00421CFF"/>
    <w:rsid w:val="00422128"/>
    <w:rsid w:val="004306A6"/>
    <w:rsid w:val="0043094C"/>
    <w:rsid w:val="00431A5C"/>
    <w:rsid w:val="00435F92"/>
    <w:rsid w:val="004404D2"/>
    <w:rsid w:val="00440983"/>
    <w:rsid w:val="00440B05"/>
    <w:rsid w:val="00442B53"/>
    <w:rsid w:val="004437A0"/>
    <w:rsid w:val="00445EAC"/>
    <w:rsid w:val="00447AF4"/>
    <w:rsid w:val="004507B8"/>
    <w:rsid w:val="00451366"/>
    <w:rsid w:val="0045386A"/>
    <w:rsid w:val="00454F50"/>
    <w:rsid w:val="004611B1"/>
    <w:rsid w:val="00464D2E"/>
    <w:rsid w:val="00467443"/>
    <w:rsid w:val="004712B2"/>
    <w:rsid w:val="004717C6"/>
    <w:rsid w:val="004738F7"/>
    <w:rsid w:val="00473CDD"/>
    <w:rsid w:val="00474B2E"/>
    <w:rsid w:val="004770EA"/>
    <w:rsid w:val="004777F3"/>
    <w:rsid w:val="00480568"/>
    <w:rsid w:val="00481AA2"/>
    <w:rsid w:val="00482E93"/>
    <w:rsid w:val="00486D03"/>
    <w:rsid w:val="00487CA5"/>
    <w:rsid w:val="00492A22"/>
    <w:rsid w:val="00497884"/>
    <w:rsid w:val="004A0C1D"/>
    <w:rsid w:val="004A12E8"/>
    <w:rsid w:val="004A29FC"/>
    <w:rsid w:val="004A2E8B"/>
    <w:rsid w:val="004A43B9"/>
    <w:rsid w:val="004B1956"/>
    <w:rsid w:val="004C1170"/>
    <w:rsid w:val="004C34C8"/>
    <w:rsid w:val="004D5ADB"/>
    <w:rsid w:val="004D700F"/>
    <w:rsid w:val="004D7E44"/>
    <w:rsid w:val="004D7F5F"/>
    <w:rsid w:val="004D7FB4"/>
    <w:rsid w:val="004E050D"/>
    <w:rsid w:val="004E0CDD"/>
    <w:rsid w:val="004E24D9"/>
    <w:rsid w:val="004E3F94"/>
    <w:rsid w:val="004E79FA"/>
    <w:rsid w:val="004F3590"/>
    <w:rsid w:val="004F4951"/>
    <w:rsid w:val="004F7E7F"/>
    <w:rsid w:val="00502B81"/>
    <w:rsid w:val="0051464E"/>
    <w:rsid w:val="0051529A"/>
    <w:rsid w:val="0051707F"/>
    <w:rsid w:val="00517646"/>
    <w:rsid w:val="0051790C"/>
    <w:rsid w:val="00523788"/>
    <w:rsid w:val="005250A2"/>
    <w:rsid w:val="00530729"/>
    <w:rsid w:val="0053238C"/>
    <w:rsid w:val="005326B5"/>
    <w:rsid w:val="0053289E"/>
    <w:rsid w:val="00533A87"/>
    <w:rsid w:val="00535B2A"/>
    <w:rsid w:val="00537409"/>
    <w:rsid w:val="00537784"/>
    <w:rsid w:val="005509C5"/>
    <w:rsid w:val="00550F6B"/>
    <w:rsid w:val="00553FA3"/>
    <w:rsid w:val="00555410"/>
    <w:rsid w:val="0055589B"/>
    <w:rsid w:val="00555BB9"/>
    <w:rsid w:val="00564657"/>
    <w:rsid w:val="005660A9"/>
    <w:rsid w:val="005721C9"/>
    <w:rsid w:val="0057357B"/>
    <w:rsid w:val="00573C08"/>
    <w:rsid w:val="00575AF7"/>
    <w:rsid w:val="005774E9"/>
    <w:rsid w:val="005805A5"/>
    <w:rsid w:val="00586002"/>
    <w:rsid w:val="005909A1"/>
    <w:rsid w:val="00591EAD"/>
    <w:rsid w:val="0059336D"/>
    <w:rsid w:val="00594C15"/>
    <w:rsid w:val="005A06FE"/>
    <w:rsid w:val="005A15AC"/>
    <w:rsid w:val="005A229C"/>
    <w:rsid w:val="005A4A04"/>
    <w:rsid w:val="005A6D92"/>
    <w:rsid w:val="005A74D7"/>
    <w:rsid w:val="005B2C9D"/>
    <w:rsid w:val="005B4E39"/>
    <w:rsid w:val="005B6C5E"/>
    <w:rsid w:val="005C1663"/>
    <w:rsid w:val="005C1814"/>
    <w:rsid w:val="005C2489"/>
    <w:rsid w:val="005C58E5"/>
    <w:rsid w:val="005C7609"/>
    <w:rsid w:val="005D232C"/>
    <w:rsid w:val="005D265F"/>
    <w:rsid w:val="005D2AA1"/>
    <w:rsid w:val="005D478E"/>
    <w:rsid w:val="005E2C40"/>
    <w:rsid w:val="005E2FD5"/>
    <w:rsid w:val="005E44C2"/>
    <w:rsid w:val="005E63A2"/>
    <w:rsid w:val="005F0987"/>
    <w:rsid w:val="005F280C"/>
    <w:rsid w:val="006000EE"/>
    <w:rsid w:val="0060342A"/>
    <w:rsid w:val="006041C9"/>
    <w:rsid w:val="006044BF"/>
    <w:rsid w:val="0062061E"/>
    <w:rsid w:val="00623A57"/>
    <w:rsid w:val="006240AF"/>
    <w:rsid w:val="006242E8"/>
    <w:rsid w:val="00624501"/>
    <w:rsid w:val="00630361"/>
    <w:rsid w:val="006326B5"/>
    <w:rsid w:val="00632B52"/>
    <w:rsid w:val="006365C3"/>
    <w:rsid w:val="006369B1"/>
    <w:rsid w:val="00636C3E"/>
    <w:rsid w:val="00642364"/>
    <w:rsid w:val="00643319"/>
    <w:rsid w:val="00650B6A"/>
    <w:rsid w:val="00650C89"/>
    <w:rsid w:val="006519FE"/>
    <w:rsid w:val="006535C5"/>
    <w:rsid w:val="006536D6"/>
    <w:rsid w:val="00653F38"/>
    <w:rsid w:val="00660504"/>
    <w:rsid w:val="006612B2"/>
    <w:rsid w:val="00662198"/>
    <w:rsid w:val="00662A0B"/>
    <w:rsid w:val="006709A6"/>
    <w:rsid w:val="00670E70"/>
    <w:rsid w:val="00681534"/>
    <w:rsid w:val="00683031"/>
    <w:rsid w:val="00685BE8"/>
    <w:rsid w:val="006868ED"/>
    <w:rsid w:val="00692A03"/>
    <w:rsid w:val="00695B8B"/>
    <w:rsid w:val="006969FB"/>
    <w:rsid w:val="00697C20"/>
    <w:rsid w:val="006A209D"/>
    <w:rsid w:val="006B147F"/>
    <w:rsid w:val="006B4329"/>
    <w:rsid w:val="006B46B3"/>
    <w:rsid w:val="006B7AAC"/>
    <w:rsid w:val="006C00B2"/>
    <w:rsid w:val="006C0570"/>
    <w:rsid w:val="006C21E1"/>
    <w:rsid w:val="006C6244"/>
    <w:rsid w:val="006C654A"/>
    <w:rsid w:val="006C69CD"/>
    <w:rsid w:val="006D5ADF"/>
    <w:rsid w:val="006D5D4A"/>
    <w:rsid w:val="006E0EC6"/>
    <w:rsid w:val="006E16A7"/>
    <w:rsid w:val="006E2043"/>
    <w:rsid w:val="006E319F"/>
    <w:rsid w:val="006E61F5"/>
    <w:rsid w:val="006E7759"/>
    <w:rsid w:val="006F0564"/>
    <w:rsid w:val="006F0DD8"/>
    <w:rsid w:val="006F10EF"/>
    <w:rsid w:val="006F4579"/>
    <w:rsid w:val="006F6893"/>
    <w:rsid w:val="006F6B6A"/>
    <w:rsid w:val="007005E2"/>
    <w:rsid w:val="007040FC"/>
    <w:rsid w:val="00704480"/>
    <w:rsid w:val="00707CD5"/>
    <w:rsid w:val="00720ADC"/>
    <w:rsid w:val="00720ED4"/>
    <w:rsid w:val="00721E20"/>
    <w:rsid w:val="007310DF"/>
    <w:rsid w:val="0073482C"/>
    <w:rsid w:val="007409B9"/>
    <w:rsid w:val="00741D4C"/>
    <w:rsid w:val="00746DBC"/>
    <w:rsid w:val="00750EC5"/>
    <w:rsid w:val="00752CC0"/>
    <w:rsid w:val="00756A99"/>
    <w:rsid w:val="007621D9"/>
    <w:rsid w:val="00763228"/>
    <w:rsid w:val="0076380E"/>
    <w:rsid w:val="007646FA"/>
    <w:rsid w:val="00765D73"/>
    <w:rsid w:val="00771EDE"/>
    <w:rsid w:val="0077472C"/>
    <w:rsid w:val="00776587"/>
    <w:rsid w:val="007776D4"/>
    <w:rsid w:val="00782602"/>
    <w:rsid w:val="00783286"/>
    <w:rsid w:val="007837D6"/>
    <w:rsid w:val="00783C05"/>
    <w:rsid w:val="00784769"/>
    <w:rsid w:val="007854CD"/>
    <w:rsid w:val="0079042B"/>
    <w:rsid w:val="00792996"/>
    <w:rsid w:val="00795101"/>
    <w:rsid w:val="007A2490"/>
    <w:rsid w:val="007A3567"/>
    <w:rsid w:val="007A3929"/>
    <w:rsid w:val="007A43BB"/>
    <w:rsid w:val="007A4C79"/>
    <w:rsid w:val="007A58F2"/>
    <w:rsid w:val="007A72A9"/>
    <w:rsid w:val="007A7CB5"/>
    <w:rsid w:val="007B09F1"/>
    <w:rsid w:val="007B185E"/>
    <w:rsid w:val="007B3CC3"/>
    <w:rsid w:val="007B49C6"/>
    <w:rsid w:val="007B4AA5"/>
    <w:rsid w:val="007C0E66"/>
    <w:rsid w:val="007C1560"/>
    <w:rsid w:val="007D0BBE"/>
    <w:rsid w:val="007D361A"/>
    <w:rsid w:val="007D6DD4"/>
    <w:rsid w:val="007D7E09"/>
    <w:rsid w:val="007E5CC3"/>
    <w:rsid w:val="007E74D2"/>
    <w:rsid w:val="007F10FF"/>
    <w:rsid w:val="007F29FB"/>
    <w:rsid w:val="007F5986"/>
    <w:rsid w:val="007F65D1"/>
    <w:rsid w:val="007F7E1F"/>
    <w:rsid w:val="00811AD0"/>
    <w:rsid w:val="00812601"/>
    <w:rsid w:val="00822907"/>
    <w:rsid w:val="00823728"/>
    <w:rsid w:val="00823C2A"/>
    <w:rsid w:val="00825443"/>
    <w:rsid w:val="008279EF"/>
    <w:rsid w:val="0083027D"/>
    <w:rsid w:val="0084059E"/>
    <w:rsid w:val="00843B4B"/>
    <w:rsid w:val="00843EF9"/>
    <w:rsid w:val="00845E7C"/>
    <w:rsid w:val="00847E00"/>
    <w:rsid w:val="00850BE3"/>
    <w:rsid w:val="0085203E"/>
    <w:rsid w:val="00852843"/>
    <w:rsid w:val="008537BB"/>
    <w:rsid w:val="008557C5"/>
    <w:rsid w:val="00857536"/>
    <w:rsid w:val="008605BC"/>
    <w:rsid w:val="0086390B"/>
    <w:rsid w:val="00863B8B"/>
    <w:rsid w:val="00866F55"/>
    <w:rsid w:val="008713A7"/>
    <w:rsid w:val="00872D6C"/>
    <w:rsid w:val="00873859"/>
    <w:rsid w:val="00876A0B"/>
    <w:rsid w:val="00880648"/>
    <w:rsid w:val="00880C51"/>
    <w:rsid w:val="00883CCA"/>
    <w:rsid w:val="00884CFA"/>
    <w:rsid w:val="00886B40"/>
    <w:rsid w:val="00886D0D"/>
    <w:rsid w:val="008922C0"/>
    <w:rsid w:val="0089532B"/>
    <w:rsid w:val="00896618"/>
    <w:rsid w:val="008973EA"/>
    <w:rsid w:val="008A1065"/>
    <w:rsid w:val="008A1F25"/>
    <w:rsid w:val="008A2F23"/>
    <w:rsid w:val="008A5D28"/>
    <w:rsid w:val="008B0DEC"/>
    <w:rsid w:val="008B590E"/>
    <w:rsid w:val="008B747D"/>
    <w:rsid w:val="008C37B7"/>
    <w:rsid w:val="008C5E40"/>
    <w:rsid w:val="008C731B"/>
    <w:rsid w:val="008D10CA"/>
    <w:rsid w:val="008D34F8"/>
    <w:rsid w:val="008E1DEF"/>
    <w:rsid w:val="008E20C9"/>
    <w:rsid w:val="008E36C0"/>
    <w:rsid w:val="008E39F4"/>
    <w:rsid w:val="008E5815"/>
    <w:rsid w:val="008E5871"/>
    <w:rsid w:val="008F0D5E"/>
    <w:rsid w:val="0090040D"/>
    <w:rsid w:val="00901B30"/>
    <w:rsid w:val="00902275"/>
    <w:rsid w:val="0090339C"/>
    <w:rsid w:val="009037C2"/>
    <w:rsid w:val="00905C89"/>
    <w:rsid w:val="0090780A"/>
    <w:rsid w:val="009111C1"/>
    <w:rsid w:val="009123AE"/>
    <w:rsid w:val="0091379C"/>
    <w:rsid w:val="00914252"/>
    <w:rsid w:val="00914516"/>
    <w:rsid w:val="00917F81"/>
    <w:rsid w:val="0092259D"/>
    <w:rsid w:val="00922CC5"/>
    <w:rsid w:val="009247D6"/>
    <w:rsid w:val="00927C25"/>
    <w:rsid w:val="009323F3"/>
    <w:rsid w:val="00933646"/>
    <w:rsid w:val="0093534B"/>
    <w:rsid w:val="0093584E"/>
    <w:rsid w:val="009407F9"/>
    <w:rsid w:val="00942E6B"/>
    <w:rsid w:val="00945A73"/>
    <w:rsid w:val="00946F93"/>
    <w:rsid w:val="009519C2"/>
    <w:rsid w:val="00952B50"/>
    <w:rsid w:val="009534C5"/>
    <w:rsid w:val="009557EE"/>
    <w:rsid w:val="00960604"/>
    <w:rsid w:val="00960802"/>
    <w:rsid w:val="00962400"/>
    <w:rsid w:val="009632FE"/>
    <w:rsid w:val="00970995"/>
    <w:rsid w:val="00971500"/>
    <w:rsid w:val="00971C4D"/>
    <w:rsid w:val="0097379E"/>
    <w:rsid w:val="009756B8"/>
    <w:rsid w:val="009813C3"/>
    <w:rsid w:val="0098729F"/>
    <w:rsid w:val="00991271"/>
    <w:rsid w:val="00995BBC"/>
    <w:rsid w:val="009A3142"/>
    <w:rsid w:val="009A3AE8"/>
    <w:rsid w:val="009A49EA"/>
    <w:rsid w:val="009A6915"/>
    <w:rsid w:val="009A79F4"/>
    <w:rsid w:val="009B1BA2"/>
    <w:rsid w:val="009B2891"/>
    <w:rsid w:val="009B36F4"/>
    <w:rsid w:val="009B3BAC"/>
    <w:rsid w:val="009B4184"/>
    <w:rsid w:val="009B7639"/>
    <w:rsid w:val="009B773F"/>
    <w:rsid w:val="009B7E8A"/>
    <w:rsid w:val="009C2CEF"/>
    <w:rsid w:val="009D2321"/>
    <w:rsid w:val="009D4C01"/>
    <w:rsid w:val="009E588E"/>
    <w:rsid w:val="009E6E28"/>
    <w:rsid w:val="009F084E"/>
    <w:rsid w:val="009F186E"/>
    <w:rsid w:val="009F19D2"/>
    <w:rsid w:val="009F22D9"/>
    <w:rsid w:val="009F413B"/>
    <w:rsid w:val="009F4779"/>
    <w:rsid w:val="009F4C37"/>
    <w:rsid w:val="009F68C4"/>
    <w:rsid w:val="009F7B84"/>
    <w:rsid w:val="009F7FF8"/>
    <w:rsid w:val="00A02A49"/>
    <w:rsid w:val="00A16689"/>
    <w:rsid w:val="00A17ECC"/>
    <w:rsid w:val="00A21FE2"/>
    <w:rsid w:val="00A23561"/>
    <w:rsid w:val="00A25499"/>
    <w:rsid w:val="00A30237"/>
    <w:rsid w:val="00A31253"/>
    <w:rsid w:val="00A32DDC"/>
    <w:rsid w:val="00A368DF"/>
    <w:rsid w:val="00A37FC1"/>
    <w:rsid w:val="00A400E1"/>
    <w:rsid w:val="00A41677"/>
    <w:rsid w:val="00A42805"/>
    <w:rsid w:val="00A43506"/>
    <w:rsid w:val="00A5003B"/>
    <w:rsid w:val="00A50EAC"/>
    <w:rsid w:val="00A51EE2"/>
    <w:rsid w:val="00A5269B"/>
    <w:rsid w:val="00A56079"/>
    <w:rsid w:val="00A60EBB"/>
    <w:rsid w:val="00A61EF8"/>
    <w:rsid w:val="00A624AB"/>
    <w:rsid w:val="00A62722"/>
    <w:rsid w:val="00A6655F"/>
    <w:rsid w:val="00A665BF"/>
    <w:rsid w:val="00A711E7"/>
    <w:rsid w:val="00A73F2B"/>
    <w:rsid w:val="00A75201"/>
    <w:rsid w:val="00A75F55"/>
    <w:rsid w:val="00A770FA"/>
    <w:rsid w:val="00A77BCE"/>
    <w:rsid w:val="00A81807"/>
    <w:rsid w:val="00A81941"/>
    <w:rsid w:val="00A82DD6"/>
    <w:rsid w:val="00A83478"/>
    <w:rsid w:val="00A8367C"/>
    <w:rsid w:val="00A8555E"/>
    <w:rsid w:val="00A90CC9"/>
    <w:rsid w:val="00A95A29"/>
    <w:rsid w:val="00A967C1"/>
    <w:rsid w:val="00AA344E"/>
    <w:rsid w:val="00AA718F"/>
    <w:rsid w:val="00AB37CF"/>
    <w:rsid w:val="00AB5FEF"/>
    <w:rsid w:val="00AC3B93"/>
    <w:rsid w:val="00AC43EB"/>
    <w:rsid w:val="00AC5148"/>
    <w:rsid w:val="00AC54A0"/>
    <w:rsid w:val="00AC79A9"/>
    <w:rsid w:val="00AD134A"/>
    <w:rsid w:val="00AD249E"/>
    <w:rsid w:val="00AD32C0"/>
    <w:rsid w:val="00AD5B9F"/>
    <w:rsid w:val="00AD6ED9"/>
    <w:rsid w:val="00AE1051"/>
    <w:rsid w:val="00AE3961"/>
    <w:rsid w:val="00AE3EFF"/>
    <w:rsid w:val="00AE4D21"/>
    <w:rsid w:val="00AE5DFB"/>
    <w:rsid w:val="00AE702D"/>
    <w:rsid w:val="00AF093A"/>
    <w:rsid w:val="00AF0C3D"/>
    <w:rsid w:val="00AF6554"/>
    <w:rsid w:val="00AF71BB"/>
    <w:rsid w:val="00AF7284"/>
    <w:rsid w:val="00AF7EDC"/>
    <w:rsid w:val="00B0039A"/>
    <w:rsid w:val="00B0744A"/>
    <w:rsid w:val="00B15A4E"/>
    <w:rsid w:val="00B16551"/>
    <w:rsid w:val="00B20060"/>
    <w:rsid w:val="00B2351A"/>
    <w:rsid w:val="00B27032"/>
    <w:rsid w:val="00B27435"/>
    <w:rsid w:val="00B27621"/>
    <w:rsid w:val="00B3443C"/>
    <w:rsid w:val="00B36499"/>
    <w:rsid w:val="00B3724E"/>
    <w:rsid w:val="00B37F9B"/>
    <w:rsid w:val="00B40A2B"/>
    <w:rsid w:val="00B42C3B"/>
    <w:rsid w:val="00B43AA2"/>
    <w:rsid w:val="00B45000"/>
    <w:rsid w:val="00B508D2"/>
    <w:rsid w:val="00B508D8"/>
    <w:rsid w:val="00B516ED"/>
    <w:rsid w:val="00B521CB"/>
    <w:rsid w:val="00B53CBA"/>
    <w:rsid w:val="00B53F03"/>
    <w:rsid w:val="00B54A84"/>
    <w:rsid w:val="00B5538F"/>
    <w:rsid w:val="00B579CF"/>
    <w:rsid w:val="00B57DF2"/>
    <w:rsid w:val="00B61D86"/>
    <w:rsid w:val="00B71E13"/>
    <w:rsid w:val="00B71F13"/>
    <w:rsid w:val="00B73DA3"/>
    <w:rsid w:val="00B75ADB"/>
    <w:rsid w:val="00B82410"/>
    <w:rsid w:val="00B84AA7"/>
    <w:rsid w:val="00B85EA1"/>
    <w:rsid w:val="00B87A9C"/>
    <w:rsid w:val="00B90637"/>
    <w:rsid w:val="00B906ED"/>
    <w:rsid w:val="00B92DB1"/>
    <w:rsid w:val="00B93821"/>
    <w:rsid w:val="00B96141"/>
    <w:rsid w:val="00B964EC"/>
    <w:rsid w:val="00BA0FED"/>
    <w:rsid w:val="00BA1A40"/>
    <w:rsid w:val="00BA23A1"/>
    <w:rsid w:val="00BA651C"/>
    <w:rsid w:val="00BA6823"/>
    <w:rsid w:val="00BB0011"/>
    <w:rsid w:val="00BB2BC2"/>
    <w:rsid w:val="00BB39FC"/>
    <w:rsid w:val="00BC05C7"/>
    <w:rsid w:val="00BC0801"/>
    <w:rsid w:val="00BC1262"/>
    <w:rsid w:val="00BC1978"/>
    <w:rsid w:val="00BC1C36"/>
    <w:rsid w:val="00BC2E3D"/>
    <w:rsid w:val="00BC3196"/>
    <w:rsid w:val="00BC49C4"/>
    <w:rsid w:val="00BC62BF"/>
    <w:rsid w:val="00BC7270"/>
    <w:rsid w:val="00BC7BCA"/>
    <w:rsid w:val="00BD2A2D"/>
    <w:rsid w:val="00BE27AC"/>
    <w:rsid w:val="00BE33DE"/>
    <w:rsid w:val="00BE4982"/>
    <w:rsid w:val="00BE4D37"/>
    <w:rsid w:val="00BE6F59"/>
    <w:rsid w:val="00BF00C6"/>
    <w:rsid w:val="00BF105E"/>
    <w:rsid w:val="00BF1B10"/>
    <w:rsid w:val="00BF2472"/>
    <w:rsid w:val="00BF2616"/>
    <w:rsid w:val="00BF466B"/>
    <w:rsid w:val="00BF4954"/>
    <w:rsid w:val="00BF53BB"/>
    <w:rsid w:val="00BF5CC5"/>
    <w:rsid w:val="00C0015D"/>
    <w:rsid w:val="00C00DD0"/>
    <w:rsid w:val="00C04811"/>
    <w:rsid w:val="00C05DA4"/>
    <w:rsid w:val="00C05EEB"/>
    <w:rsid w:val="00C179DB"/>
    <w:rsid w:val="00C20BCA"/>
    <w:rsid w:val="00C22699"/>
    <w:rsid w:val="00C22C18"/>
    <w:rsid w:val="00C278CA"/>
    <w:rsid w:val="00C307DA"/>
    <w:rsid w:val="00C30DC8"/>
    <w:rsid w:val="00C33685"/>
    <w:rsid w:val="00C346BD"/>
    <w:rsid w:val="00C37E84"/>
    <w:rsid w:val="00C46D52"/>
    <w:rsid w:val="00C46E10"/>
    <w:rsid w:val="00C47B70"/>
    <w:rsid w:val="00C52708"/>
    <w:rsid w:val="00C52F26"/>
    <w:rsid w:val="00C5516D"/>
    <w:rsid w:val="00C55177"/>
    <w:rsid w:val="00C563D8"/>
    <w:rsid w:val="00C57877"/>
    <w:rsid w:val="00C634B5"/>
    <w:rsid w:val="00C63788"/>
    <w:rsid w:val="00C657AE"/>
    <w:rsid w:val="00C67DBC"/>
    <w:rsid w:val="00C73CC0"/>
    <w:rsid w:val="00C74D8C"/>
    <w:rsid w:val="00C80566"/>
    <w:rsid w:val="00C81146"/>
    <w:rsid w:val="00C81CE7"/>
    <w:rsid w:val="00C830EC"/>
    <w:rsid w:val="00C831B7"/>
    <w:rsid w:val="00C84101"/>
    <w:rsid w:val="00C84180"/>
    <w:rsid w:val="00C86198"/>
    <w:rsid w:val="00C86E8A"/>
    <w:rsid w:val="00C923E8"/>
    <w:rsid w:val="00C93600"/>
    <w:rsid w:val="00C941A6"/>
    <w:rsid w:val="00C948A3"/>
    <w:rsid w:val="00C96445"/>
    <w:rsid w:val="00CA3E91"/>
    <w:rsid w:val="00CA7040"/>
    <w:rsid w:val="00CB12BE"/>
    <w:rsid w:val="00CB2603"/>
    <w:rsid w:val="00CB2C7D"/>
    <w:rsid w:val="00CB644A"/>
    <w:rsid w:val="00CB6F2B"/>
    <w:rsid w:val="00CB7144"/>
    <w:rsid w:val="00CB771E"/>
    <w:rsid w:val="00CC0A0E"/>
    <w:rsid w:val="00CC2239"/>
    <w:rsid w:val="00CC5766"/>
    <w:rsid w:val="00CD1658"/>
    <w:rsid w:val="00CD21E5"/>
    <w:rsid w:val="00CD348F"/>
    <w:rsid w:val="00CD3F0E"/>
    <w:rsid w:val="00CE217F"/>
    <w:rsid w:val="00CE2E68"/>
    <w:rsid w:val="00CE607E"/>
    <w:rsid w:val="00CE6331"/>
    <w:rsid w:val="00CE6D5C"/>
    <w:rsid w:val="00CF050B"/>
    <w:rsid w:val="00CF0907"/>
    <w:rsid w:val="00CF14AA"/>
    <w:rsid w:val="00CF1AE5"/>
    <w:rsid w:val="00CF538B"/>
    <w:rsid w:val="00CF7288"/>
    <w:rsid w:val="00D03159"/>
    <w:rsid w:val="00D06DEF"/>
    <w:rsid w:val="00D07817"/>
    <w:rsid w:val="00D118AB"/>
    <w:rsid w:val="00D13241"/>
    <w:rsid w:val="00D162A4"/>
    <w:rsid w:val="00D16652"/>
    <w:rsid w:val="00D206DE"/>
    <w:rsid w:val="00D22F3A"/>
    <w:rsid w:val="00D31BDD"/>
    <w:rsid w:val="00D33A10"/>
    <w:rsid w:val="00D4076D"/>
    <w:rsid w:val="00D408AA"/>
    <w:rsid w:val="00D424F3"/>
    <w:rsid w:val="00D5081E"/>
    <w:rsid w:val="00D521A0"/>
    <w:rsid w:val="00D52D19"/>
    <w:rsid w:val="00D629EA"/>
    <w:rsid w:val="00D63E1C"/>
    <w:rsid w:val="00D6687F"/>
    <w:rsid w:val="00D668A6"/>
    <w:rsid w:val="00D66ED2"/>
    <w:rsid w:val="00D67943"/>
    <w:rsid w:val="00D705E5"/>
    <w:rsid w:val="00D70715"/>
    <w:rsid w:val="00D707CD"/>
    <w:rsid w:val="00D72549"/>
    <w:rsid w:val="00D72A4A"/>
    <w:rsid w:val="00D83783"/>
    <w:rsid w:val="00D850FF"/>
    <w:rsid w:val="00D8774A"/>
    <w:rsid w:val="00D91AFE"/>
    <w:rsid w:val="00D91B40"/>
    <w:rsid w:val="00D91F37"/>
    <w:rsid w:val="00D92878"/>
    <w:rsid w:val="00D9768C"/>
    <w:rsid w:val="00DA3BF7"/>
    <w:rsid w:val="00DA46A6"/>
    <w:rsid w:val="00DA5535"/>
    <w:rsid w:val="00DB05E2"/>
    <w:rsid w:val="00DB310C"/>
    <w:rsid w:val="00DB6B32"/>
    <w:rsid w:val="00DC37F6"/>
    <w:rsid w:val="00DC3C7D"/>
    <w:rsid w:val="00DD094E"/>
    <w:rsid w:val="00DD2D45"/>
    <w:rsid w:val="00DD30CD"/>
    <w:rsid w:val="00DD3704"/>
    <w:rsid w:val="00DD7403"/>
    <w:rsid w:val="00DD7E48"/>
    <w:rsid w:val="00DE1E99"/>
    <w:rsid w:val="00DE29FF"/>
    <w:rsid w:val="00DE2C91"/>
    <w:rsid w:val="00DE3D52"/>
    <w:rsid w:val="00DE46D4"/>
    <w:rsid w:val="00DE58CC"/>
    <w:rsid w:val="00DF0B77"/>
    <w:rsid w:val="00DF0C6D"/>
    <w:rsid w:val="00DF148C"/>
    <w:rsid w:val="00DF7FB6"/>
    <w:rsid w:val="00E02325"/>
    <w:rsid w:val="00E03567"/>
    <w:rsid w:val="00E03EBF"/>
    <w:rsid w:val="00E048BB"/>
    <w:rsid w:val="00E05B3A"/>
    <w:rsid w:val="00E05B65"/>
    <w:rsid w:val="00E22C5A"/>
    <w:rsid w:val="00E252A2"/>
    <w:rsid w:val="00E30CB5"/>
    <w:rsid w:val="00E31433"/>
    <w:rsid w:val="00E31489"/>
    <w:rsid w:val="00E3492B"/>
    <w:rsid w:val="00E402C0"/>
    <w:rsid w:val="00E40929"/>
    <w:rsid w:val="00E42EBE"/>
    <w:rsid w:val="00E4354D"/>
    <w:rsid w:val="00E44037"/>
    <w:rsid w:val="00E564EB"/>
    <w:rsid w:val="00E6609F"/>
    <w:rsid w:val="00E67749"/>
    <w:rsid w:val="00E67848"/>
    <w:rsid w:val="00E7064A"/>
    <w:rsid w:val="00E71B5B"/>
    <w:rsid w:val="00E71DC6"/>
    <w:rsid w:val="00E74A3A"/>
    <w:rsid w:val="00E75E1E"/>
    <w:rsid w:val="00E76E05"/>
    <w:rsid w:val="00E81779"/>
    <w:rsid w:val="00E85C37"/>
    <w:rsid w:val="00E86133"/>
    <w:rsid w:val="00E865C4"/>
    <w:rsid w:val="00E923AF"/>
    <w:rsid w:val="00E94EF5"/>
    <w:rsid w:val="00E96A25"/>
    <w:rsid w:val="00E975ED"/>
    <w:rsid w:val="00EA1479"/>
    <w:rsid w:val="00EA299C"/>
    <w:rsid w:val="00EA5E47"/>
    <w:rsid w:val="00EA772B"/>
    <w:rsid w:val="00EA7D97"/>
    <w:rsid w:val="00EB1B38"/>
    <w:rsid w:val="00EB31D0"/>
    <w:rsid w:val="00EB5384"/>
    <w:rsid w:val="00EC03C8"/>
    <w:rsid w:val="00EC2363"/>
    <w:rsid w:val="00ED2D37"/>
    <w:rsid w:val="00ED6ABF"/>
    <w:rsid w:val="00EE3B2E"/>
    <w:rsid w:val="00EE724A"/>
    <w:rsid w:val="00EF0401"/>
    <w:rsid w:val="00EF547D"/>
    <w:rsid w:val="00EF6575"/>
    <w:rsid w:val="00F013A7"/>
    <w:rsid w:val="00F01541"/>
    <w:rsid w:val="00F03C0F"/>
    <w:rsid w:val="00F05241"/>
    <w:rsid w:val="00F1059C"/>
    <w:rsid w:val="00F1149B"/>
    <w:rsid w:val="00F169D2"/>
    <w:rsid w:val="00F206AA"/>
    <w:rsid w:val="00F21C9A"/>
    <w:rsid w:val="00F23137"/>
    <w:rsid w:val="00F2571C"/>
    <w:rsid w:val="00F3081D"/>
    <w:rsid w:val="00F30CAC"/>
    <w:rsid w:val="00F317BD"/>
    <w:rsid w:val="00F3348B"/>
    <w:rsid w:val="00F34057"/>
    <w:rsid w:val="00F35CE5"/>
    <w:rsid w:val="00F35E30"/>
    <w:rsid w:val="00F41C0D"/>
    <w:rsid w:val="00F45FC3"/>
    <w:rsid w:val="00F478AE"/>
    <w:rsid w:val="00F50D47"/>
    <w:rsid w:val="00F562F9"/>
    <w:rsid w:val="00F56DF1"/>
    <w:rsid w:val="00F6041B"/>
    <w:rsid w:val="00F62704"/>
    <w:rsid w:val="00F631AD"/>
    <w:rsid w:val="00F65345"/>
    <w:rsid w:val="00F66506"/>
    <w:rsid w:val="00F66752"/>
    <w:rsid w:val="00F66934"/>
    <w:rsid w:val="00F739A4"/>
    <w:rsid w:val="00F74191"/>
    <w:rsid w:val="00F74339"/>
    <w:rsid w:val="00F814DA"/>
    <w:rsid w:val="00F81F16"/>
    <w:rsid w:val="00F83C71"/>
    <w:rsid w:val="00F8437F"/>
    <w:rsid w:val="00F85520"/>
    <w:rsid w:val="00F9126D"/>
    <w:rsid w:val="00F91F03"/>
    <w:rsid w:val="00F94209"/>
    <w:rsid w:val="00F953F0"/>
    <w:rsid w:val="00FA10C9"/>
    <w:rsid w:val="00FA17CC"/>
    <w:rsid w:val="00FA23D2"/>
    <w:rsid w:val="00FA30E9"/>
    <w:rsid w:val="00FA3A2C"/>
    <w:rsid w:val="00FA5946"/>
    <w:rsid w:val="00FA5F85"/>
    <w:rsid w:val="00FB4690"/>
    <w:rsid w:val="00FC08D3"/>
    <w:rsid w:val="00FC137A"/>
    <w:rsid w:val="00FC41F0"/>
    <w:rsid w:val="00FC4297"/>
    <w:rsid w:val="00FC68FB"/>
    <w:rsid w:val="00FD48B6"/>
    <w:rsid w:val="00FE0234"/>
    <w:rsid w:val="00FE1D26"/>
    <w:rsid w:val="00FE4807"/>
    <w:rsid w:val="00FE6993"/>
    <w:rsid w:val="00FE6C3F"/>
    <w:rsid w:val="00FE758F"/>
    <w:rsid w:val="00FE7CFF"/>
    <w:rsid w:val="00FF2D65"/>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7794"/>
  <w15:docId w15:val="{678BC531-B63B-4CF8-AF6F-A7F0D82B9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link w:val="Heading4Char"/>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paragraph" w:customStyle="1" w:styleId="B">
    <w:name w:val="B&amp;"/>
    <w:basedOn w:val="NO"/>
    <w:qFormat/>
    <w:rsid w:val="00650C89"/>
    <w:rPr>
      <w:rFonts w:ascii="Cambria Math" w:eastAsia="MS Mincho" w:hAnsi="Cambria Math"/>
    </w:rPr>
  </w:style>
  <w:style w:type="character" w:customStyle="1" w:styleId="Heading4Char">
    <w:name w:val="Heading 4 Char"/>
    <w:link w:val="Heading4"/>
    <w:locked/>
    <w:rsid w:val="002C3C64"/>
    <w:rPr>
      <w:rFonts w:ascii="Arial" w:hAnsi="Arial"/>
      <w:sz w:val="24"/>
      <w:lang w:val="en-GB" w:eastAsia="ja-JP"/>
    </w:rPr>
  </w:style>
  <w:style w:type="character" w:customStyle="1" w:styleId="EditorsNoteCharChar">
    <w:name w:val="Editor's Note Char Char"/>
    <w:rsid w:val="008E39F4"/>
    <w:rPr>
      <w:color w:val="FF0000"/>
      <w:lang w:val="en-GB" w:eastAsia="en-US"/>
    </w:rPr>
  </w:style>
  <w:style w:type="paragraph" w:styleId="FootnoteText">
    <w:name w:val="footnote text"/>
    <w:basedOn w:val="Normal"/>
    <w:link w:val="FootnoteTextChar"/>
    <w:semiHidden/>
    <w:unhideWhenUsed/>
    <w:rsid w:val="007776D4"/>
    <w:pPr>
      <w:spacing w:after="0"/>
    </w:pPr>
  </w:style>
  <w:style w:type="character" w:customStyle="1" w:styleId="FootnoteTextChar">
    <w:name w:val="Footnote Text Char"/>
    <w:basedOn w:val="DefaultParagraphFont"/>
    <w:link w:val="FootnoteText"/>
    <w:semiHidden/>
    <w:rsid w:val="007776D4"/>
    <w:rPr>
      <w:color w:val="000000"/>
      <w:lang w:val="en-GB" w:eastAsia="ja-JP"/>
    </w:rPr>
  </w:style>
  <w:style w:type="character" w:styleId="FootnoteReference">
    <w:name w:val="footnote reference"/>
    <w:basedOn w:val="DefaultParagraphFont"/>
    <w:semiHidden/>
    <w:unhideWhenUsed/>
    <w:rsid w:val="007776D4"/>
    <w:rPr>
      <w:vertAlign w:val="superscript"/>
    </w:rPr>
  </w:style>
  <w:style w:type="character" w:customStyle="1" w:styleId="EditorsNoteChar1">
    <w:name w:val="Editor's Note Char1"/>
    <w:rsid w:val="009632FE"/>
    <w:rPr>
      <w:color w:val="FF0000"/>
      <w:lang w:val="en-GB" w:eastAsia="en-US"/>
    </w:rPr>
  </w:style>
  <w:style w:type="character" w:styleId="Hyperlink">
    <w:name w:val="Hyperlink"/>
    <w:rsid w:val="00CE217F"/>
    <w:rPr>
      <w:color w:val="0000FF"/>
      <w:u w:val="single"/>
    </w:rPr>
  </w:style>
  <w:style w:type="character" w:customStyle="1" w:styleId="UnresolvedMention1">
    <w:name w:val="Unresolved Mention1"/>
    <w:basedOn w:val="DefaultParagraphFont"/>
    <w:uiPriority w:val="99"/>
    <w:semiHidden/>
    <w:unhideWhenUsed/>
    <w:rsid w:val="003F7D3C"/>
    <w:rPr>
      <w:color w:val="808080"/>
      <w:shd w:val="clear" w:color="auto" w:fill="E6E6E6"/>
    </w:rPr>
  </w:style>
  <w:style w:type="character" w:customStyle="1" w:styleId="TAHCar">
    <w:name w:val="TAH Car"/>
    <w:link w:val="TAH"/>
    <w:rsid w:val="00370904"/>
    <w:rPr>
      <w:rFonts w:ascii="Arial" w:hAnsi="Arial"/>
      <w:b/>
      <w:color w:val="000000"/>
      <w:sz w:val="18"/>
      <w:lang w:val="en-GB" w:eastAsia="ja-JP"/>
    </w:rPr>
  </w:style>
  <w:style w:type="paragraph" w:styleId="Revision">
    <w:name w:val="Revision"/>
    <w:hidden/>
    <w:uiPriority w:val="99"/>
    <w:semiHidden/>
    <w:rsid w:val="00411C4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FD9F76-54FF-4E65-B0D5-F28E8D8BC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1022</Words>
  <Characters>5830</Characters>
  <Application>Microsoft Office Word</Application>
  <DocSecurity>0</DocSecurity>
  <Lines>48</Lines>
  <Paragraphs>13</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Support of isolated slice usage in the UE</vt:lpstr>
      <vt:lpstr>Support of isolated slice usage in the UE</vt:lpstr>
    </vt:vector>
  </TitlesOfParts>
  <Company>Huawei Technologies</Company>
  <LinksUpToDate>false</LinksUpToDate>
  <CharactersWithSpaces>6839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Support of isolated slice usage in the UE</dc:title>
  <dc:creator>Patrice Hédé</dc:creator>
  <cp:lastModifiedBy>NOKIA </cp:lastModifiedBy>
  <cp:revision>3</cp:revision>
  <cp:lastPrinted>2018-04-24T20:10:00Z</cp:lastPrinted>
  <dcterms:created xsi:type="dcterms:W3CDTF">2018-07-05T05:35:00Z</dcterms:created>
  <dcterms:modified xsi:type="dcterms:W3CDTF">2018-07-05T05:39:00Z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(3)JBtYXYF6SR71A1RBUs+MpXOiIEg/Xd/WOcYLppz9TdMZfTORPCIllff5GutzJmsX+sNZj6tJ
RXsvFV+ZNOpjBCWplriefSifqNN3f8uf9ZHAaOndPw5ICuO6jtbuIhDwVtoI0usGH/n4Ycva
igtvDtbGRQT5pKdlwQht+Fwl9yPByD93S3sDM3Y4DdKgHc2wEhHSoRql3Ax1YdxNSzFYWQFK
OLrIrGvUG/mKZ3kOFg</vt:lpwstr>
  </property>
  <property fmtid="{D5CDD505-2E9C-101B-9397-08002B2CF9AE}" pid="3" name="_2015_ms_pID_725343_00">
    <vt:lpwstr>_2015_ms_pID_725343</vt:lpwstr>
  </property>
  <property fmtid="{D5CDD505-2E9C-101B-9397-08002B2CF9AE}" pid="4" name="_2015_ms_pID_7253431">
    <vt:lpwstr>zbZaQzQm+4ZltUyRABYzh7qlWujvfSTfjng2mYj0W5+Bm3NnLWbt1n
Mp6ot6jOuZ7mk1gJ1z5c3xONIE81nSnLuL+QrlEYoQljIrmfMuoR6dGnv2M8tsuj2bACFp2M
7c25SvxUQci4nWD9wfnZUNPnuaho0XXCQiapr+yd6PC94L2jNRxDCgTCM3lmZFtUoVavLlft
05j7Nc/mPNQHAUzXJmaUj1liLrtlj4s4e41W</vt:lpwstr>
  </property>
  <property fmtid="{D5CDD505-2E9C-101B-9397-08002B2CF9AE}" pid="5" name="_2015_ms_pID_7253431_00">
    <vt:lpwstr>_2015_ms_pID_7253431</vt:lpwstr>
  </property>
  <property fmtid="{D5CDD505-2E9C-101B-9397-08002B2CF9AE}" pid="6" name="_2015_ms_pID_7253432">
    <vt:lpwstr>pgA16oQN+na7Amddi1kYbXE=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1524213402</vt:lpwstr>
  </property>
  <property fmtid="{D5CDD505-2E9C-101B-9397-08002B2CF9AE}" pid="11" name="MSIP_Label_b1aa2129-79ec-42c0-bfac-e5b7a0374572_Enabled">
    <vt:lpwstr>True</vt:lpwstr>
  </property>
  <property fmtid="{D5CDD505-2E9C-101B-9397-08002B2CF9AE}" pid="12" name="MSIP_Label_b1aa2129-79ec-42c0-bfac-e5b7a0374572_SiteId">
    <vt:lpwstr>5d471751-9675-428d-917b-70f44f9630b0</vt:lpwstr>
  </property>
  <property fmtid="{D5CDD505-2E9C-101B-9397-08002B2CF9AE}" pid="13" name="MSIP_Label_b1aa2129-79ec-42c0-bfac-e5b7a0374572_Owner">
    <vt:lpwstr>alessio.casati@nokia.com</vt:lpwstr>
  </property>
  <property fmtid="{D5CDD505-2E9C-101B-9397-08002B2CF9AE}" pid="14" name="MSIP_Label_b1aa2129-79ec-42c0-bfac-e5b7a0374572_SetDate">
    <vt:lpwstr>2018-06-22T16:52:36.8850239Z</vt:lpwstr>
  </property>
  <property fmtid="{D5CDD505-2E9C-101B-9397-08002B2CF9AE}" pid="15" name="MSIP_Label_b1aa2129-79ec-42c0-bfac-e5b7a0374572_Name">
    <vt:lpwstr>Public</vt:lpwstr>
  </property>
  <property fmtid="{D5CDD505-2E9C-101B-9397-08002B2CF9AE}" pid="16" name="MSIP_Label_b1aa2129-79ec-42c0-bfac-e5b7a0374572_Application">
    <vt:lpwstr>Microsoft Azure Information Protection</vt:lpwstr>
  </property>
  <property fmtid="{D5CDD505-2E9C-101B-9397-08002B2CF9AE}" pid="17" name="MSIP_Label_b1aa2129-79ec-42c0-bfac-e5b7a0374572_Extended_MSFT_Method">
    <vt:lpwstr>Manual</vt:lpwstr>
  </property>
  <property fmtid="{D5CDD505-2E9C-101B-9397-08002B2CF9AE}" pid="18" name="Sensitivity">
    <vt:lpwstr>Public</vt:lpwstr>
  </property>
  <property fmtid="{D5CDD505-2E9C-101B-9397-08002B2CF9AE}" pid="19" name="_NewReviewCycle">
    <vt:lpwstr/>
  </property>
</Properties>
</file>